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b/>
          <w:color w:val="000000"/>
          <w:sz w:val="28"/>
          <w:szCs w:val="28"/>
        </w:rPr>
        <w:t>Источник загрязнения N 6946. Район ствола 47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b/>
          <w:color w:val="000000"/>
          <w:sz w:val="28"/>
          <w:szCs w:val="28"/>
        </w:rPr>
        <w:t>Источник выделения N 001. Срезка ПРС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Список литературы: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"Сборник методик по расчету выбросов вредных в атмосферу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различными производствами". Алматы, </w:t>
      </w:r>
      <w:proofErr w:type="spellStart"/>
      <w:r w:rsidRPr="008743EB">
        <w:rPr>
          <w:color w:val="000000"/>
          <w:sz w:val="28"/>
          <w:szCs w:val="28"/>
        </w:rPr>
        <w:t>КазЭКОЭКСП</w:t>
      </w:r>
      <w:proofErr w:type="spellEnd"/>
      <w:r w:rsidRPr="008743EB">
        <w:rPr>
          <w:color w:val="000000"/>
          <w:sz w:val="28"/>
          <w:szCs w:val="28"/>
        </w:rPr>
        <w:t>, 1996 г.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п.9.3. Расчет выбросов вредных веществ неорганизованными источниками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Примечание: некоторые вспомогательные коэффициенты для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пылящих материалов (кроме угля) взяты из: "Методических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указаний по расчету выбросов загрязняющих веществ в атмосферу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предприятиями строительной индустрии. Предприятия нерудных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материалов и пористых заполнителей", Алма-Ата, НПО </w:t>
      </w:r>
      <w:proofErr w:type="spellStart"/>
      <w:r w:rsidRPr="008743EB">
        <w:rPr>
          <w:color w:val="000000"/>
          <w:sz w:val="28"/>
          <w:szCs w:val="28"/>
        </w:rPr>
        <w:t>Амал</w:t>
      </w:r>
      <w:proofErr w:type="spellEnd"/>
      <w:r w:rsidRPr="008743EB">
        <w:rPr>
          <w:color w:val="000000"/>
          <w:sz w:val="28"/>
          <w:szCs w:val="28"/>
        </w:rPr>
        <w:t>, 1992г.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Вид работ: Расчет выбросов твердых частиц с породных отвалов (п. 9.3.1)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Влажность материала в диапазоне: 1.0 - 3.0 %</w:t>
      </w:r>
      <w:r w:rsidRPr="008743EB">
        <w:rPr>
          <w:i/>
        </w:rPr>
        <w:t>(горная часть)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., учитывающий влажность материала (табл.9.1), </w:t>
      </w:r>
      <w:r w:rsidRPr="008743EB">
        <w:rPr>
          <w:b/>
          <w:i/>
          <w:color w:val="000000"/>
          <w:sz w:val="28"/>
          <w:szCs w:val="28"/>
        </w:rPr>
        <w:t xml:space="preserve">K0 = </w:t>
      </w:r>
      <w:r w:rsidRPr="008743EB">
        <w:rPr>
          <w:b/>
          <w:color w:val="000000"/>
          <w:sz w:val="28"/>
          <w:szCs w:val="28"/>
        </w:rPr>
        <w:t>1.3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Скорость ветра в диапазоне: 2.0 - 5.0 м/с</w:t>
      </w:r>
      <w:r w:rsidRPr="008743EB">
        <w:rPr>
          <w:i/>
        </w:rPr>
        <w:t>(</w:t>
      </w:r>
      <w:proofErr w:type="spellStart"/>
      <w:r w:rsidRPr="008743EB">
        <w:rPr>
          <w:i/>
        </w:rPr>
        <w:t>климат.справка</w:t>
      </w:r>
      <w:proofErr w:type="spellEnd"/>
      <w:r w:rsidRPr="008743EB">
        <w:rPr>
          <w:i/>
        </w:rPr>
        <w:t>)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., учитывающий среднегодовую скорость ветра (табл.9.2), </w:t>
      </w:r>
      <w:r w:rsidRPr="008743EB">
        <w:rPr>
          <w:b/>
          <w:i/>
          <w:color w:val="000000"/>
          <w:sz w:val="28"/>
          <w:szCs w:val="28"/>
        </w:rPr>
        <w:t xml:space="preserve">K1 = </w:t>
      </w:r>
      <w:r w:rsidRPr="008743EB">
        <w:rPr>
          <w:b/>
          <w:color w:val="000000"/>
          <w:sz w:val="28"/>
          <w:szCs w:val="28"/>
        </w:rPr>
        <w:t>1.2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Наименование оборудования: Бульдозер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Удельное выделение твердых частиц, г/м3 (табл.9.3), </w:t>
      </w:r>
      <w:r w:rsidRPr="008743EB">
        <w:rPr>
          <w:b/>
          <w:i/>
          <w:color w:val="000000"/>
          <w:sz w:val="28"/>
          <w:szCs w:val="28"/>
        </w:rPr>
        <w:t xml:space="preserve">Q = </w:t>
      </w:r>
      <w:r w:rsidRPr="008743EB">
        <w:rPr>
          <w:b/>
          <w:color w:val="000000"/>
          <w:sz w:val="28"/>
          <w:szCs w:val="28"/>
        </w:rPr>
        <w:t>5.6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Количество породы, подаваемой на отвал, м3/год, </w:t>
      </w:r>
      <w:r w:rsidRPr="008743EB">
        <w:rPr>
          <w:b/>
          <w:i/>
          <w:color w:val="000000"/>
          <w:sz w:val="28"/>
          <w:szCs w:val="28"/>
        </w:rPr>
        <w:t xml:space="preserve">MGOD = </w:t>
      </w:r>
      <w:r w:rsidRPr="008743EB">
        <w:rPr>
          <w:b/>
          <w:color w:val="000000"/>
          <w:sz w:val="28"/>
          <w:szCs w:val="28"/>
        </w:rPr>
        <w:t>43319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Максимальное количество породы, поступающей в отвал, м3/час, </w:t>
      </w:r>
      <w:r w:rsidRPr="008743EB">
        <w:rPr>
          <w:b/>
          <w:i/>
          <w:color w:val="000000"/>
          <w:sz w:val="28"/>
          <w:szCs w:val="28"/>
        </w:rPr>
        <w:t xml:space="preserve">MH = </w:t>
      </w:r>
      <w:r w:rsidR="00D118E0" w:rsidRPr="008743EB">
        <w:rPr>
          <w:b/>
          <w:color w:val="000000"/>
          <w:sz w:val="28"/>
          <w:szCs w:val="28"/>
        </w:rPr>
        <w:t>328.17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Эффективность применяемых средств пылеподавления (определяется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экспериментально, либо принимается по справочным данных), доли единицы, </w:t>
      </w:r>
      <w:r w:rsidRPr="008743EB">
        <w:rPr>
          <w:b/>
          <w:i/>
          <w:color w:val="000000"/>
          <w:sz w:val="28"/>
          <w:szCs w:val="28"/>
        </w:rPr>
        <w:t xml:space="preserve">N = </w:t>
      </w:r>
      <w:r w:rsidRPr="008743EB">
        <w:rPr>
          <w:b/>
          <w:color w:val="000000"/>
          <w:sz w:val="28"/>
          <w:szCs w:val="28"/>
        </w:rPr>
        <w:t>0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</w:p>
    <w:p w:rsidR="00517BF4" w:rsidRPr="008743E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8743EB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Количество выбросов при формировании отвалов: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Валовый выброс, т/год (9.12), </w:t>
      </w:r>
      <w:r w:rsidRPr="008743EB">
        <w:rPr>
          <w:b/>
          <w:i/>
          <w:color w:val="000000"/>
          <w:sz w:val="28"/>
          <w:szCs w:val="28"/>
        </w:rPr>
        <w:t>M1 = K0 · K1 · Q · MGOD · (1-N) · 10</w:t>
      </w:r>
      <w:r w:rsidRPr="008743EB">
        <w:rPr>
          <w:b/>
          <w:i/>
          <w:color w:val="000000"/>
          <w:sz w:val="28"/>
          <w:szCs w:val="28"/>
          <w:vertAlign w:val="superscript"/>
        </w:rPr>
        <w:t>-6</w:t>
      </w:r>
      <w:r w:rsidRPr="008743EB">
        <w:rPr>
          <w:b/>
          <w:i/>
          <w:color w:val="000000"/>
          <w:sz w:val="28"/>
          <w:szCs w:val="28"/>
        </w:rPr>
        <w:t xml:space="preserve"> = </w:t>
      </w:r>
      <w:r w:rsidRPr="008743EB">
        <w:rPr>
          <w:b/>
          <w:color w:val="000000"/>
          <w:sz w:val="28"/>
          <w:szCs w:val="28"/>
        </w:rPr>
        <w:t>1.3 · 1.2 · 5.6 · 43319 · (1-0) · 10</w:t>
      </w:r>
      <w:r w:rsidRPr="008743EB">
        <w:rPr>
          <w:b/>
          <w:color w:val="000000"/>
          <w:sz w:val="28"/>
          <w:szCs w:val="28"/>
          <w:vertAlign w:val="superscript"/>
        </w:rPr>
        <w:t>-6</w:t>
      </w:r>
      <w:r w:rsidRPr="008743EB">
        <w:rPr>
          <w:b/>
          <w:color w:val="000000"/>
          <w:sz w:val="28"/>
          <w:szCs w:val="28"/>
        </w:rPr>
        <w:t xml:space="preserve"> = 0.3784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Максимальный из разовых выброс, г/c (9.13), </w:t>
      </w:r>
      <w:r w:rsidRPr="008743EB">
        <w:rPr>
          <w:b/>
          <w:i/>
          <w:color w:val="000000"/>
          <w:sz w:val="28"/>
          <w:szCs w:val="28"/>
        </w:rPr>
        <w:t xml:space="preserve">G1 = K0 · K1 · Q · MH · (1-N) / 3600 = </w:t>
      </w:r>
      <w:r w:rsidRPr="008743EB">
        <w:rPr>
          <w:b/>
          <w:color w:val="000000"/>
          <w:sz w:val="28"/>
          <w:szCs w:val="28"/>
        </w:rPr>
        <w:t xml:space="preserve">1.3 · 1.2 · 5.6 · </w:t>
      </w:r>
      <w:r w:rsidR="00D118E0" w:rsidRPr="008743EB">
        <w:rPr>
          <w:b/>
          <w:color w:val="000000"/>
          <w:sz w:val="28"/>
          <w:szCs w:val="28"/>
        </w:rPr>
        <w:t>328.17</w:t>
      </w:r>
      <w:r w:rsidRPr="008743EB">
        <w:rPr>
          <w:b/>
          <w:color w:val="000000"/>
          <w:sz w:val="28"/>
          <w:szCs w:val="28"/>
        </w:rPr>
        <w:t xml:space="preserve"> · (1-0) / 3600 = </w:t>
      </w:r>
      <w:r w:rsidR="00D118E0" w:rsidRPr="008743EB">
        <w:rPr>
          <w:b/>
          <w:color w:val="000000"/>
          <w:sz w:val="28"/>
          <w:szCs w:val="28"/>
        </w:rPr>
        <w:t>0.796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</w:p>
    <w:p w:rsidR="00517BF4" w:rsidRPr="008743EB" w:rsidRDefault="00517BF4" w:rsidP="006227E4">
      <w:pPr>
        <w:jc w:val="both"/>
        <w:rPr>
          <w:b/>
          <w:i/>
          <w:color w:val="000000"/>
          <w:sz w:val="28"/>
          <w:szCs w:val="28"/>
        </w:rPr>
      </w:pPr>
      <w:r w:rsidRPr="008743EB">
        <w:rPr>
          <w:b/>
          <w:i/>
          <w:color w:val="000000"/>
          <w:sz w:val="28"/>
          <w:szCs w:val="28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517BF4" w:rsidRPr="008743EB" w:rsidTr="00517B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BF4" w:rsidRPr="008743EB" w:rsidRDefault="00517BF4" w:rsidP="006227E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BF4" w:rsidRPr="008743EB" w:rsidRDefault="00517BF4" w:rsidP="006227E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BF4" w:rsidRPr="008743EB" w:rsidRDefault="00517BF4" w:rsidP="006227E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BF4" w:rsidRPr="008743EB" w:rsidRDefault="00517BF4" w:rsidP="006227E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517BF4" w:rsidRPr="008743EB" w:rsidTr="00517B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BF4" w:rsidRPr="008743EB" w:rsidRDefault="00517BF4" w:rsidP="006227E4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BF4" w:rsidRPr="008743EB" w:rsidRDefault="00517BF4" w:rsidP="007A4BEF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BF4" w:rsidRPr="008743EB" w:rsidRDefault="00D118E0" w:rsidP="006227E4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0.796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BF4" w:rsidRPr="008743EB" w:rsidRDefault="00517BF4" w:rsidP="006227E4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0.378</w:t>
            </w:r>
            <w:r w:rsidR="006227E4" w:rsidRPr="008743EB">
              <w:rPr>
                <w:color w:val="000000"/>
                <w:sz w:val="28"/>
                <w:szCs w:val="28"/>
              </w:rPr>
              <w:t>4</w:t>
            </w:r>
          </w:p>
        </w:tc>
      </w:tr>
    </w:tbl>
    <w:p w:rsidR="00A160D6" w:rsidRDefault="00A160D6" w:rsidP="006227E4">
      <w:pPr>
        <w:jc w:val="both"/>
        <w:rPr>
          <w:b/>
          <w:color w:val="000000"/>
          <w:sz w:val="28"/>
          <w:szCs w:val="28"/>
        </w:rPr>
      </w:pP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b/>
          <w:color w:val="000000"/>
          <w:sz w:val="28"/>
          <w:szCs w:val="28"/>
        </w:rPr>
        <w:t>Источник загрязнения N 6946. Район ствола 47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b/>
          <w:color w:val="000000"/>
          <w:sz w:val="28"/>
          <w:szCs w:val="28"/>
        </w:rPr>
        <w:t>Источник выделения N 002. Погрузка ПРС в самосвалы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Список литературы: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Тип источника выделения: Карьер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Материал: ПРС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</w:p>
    <w:p w:rsidR="006227E4" w:rsidRPr="008743EB" w:rsidRDefault="006227E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8743EB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6227E4" w:rsidRPr="008743EB" w:rsidRDefault="006227E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Вид работ: Выемочно-погрузочные работы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Влажность материала, %, </w:t>
      </w:r>
      <w:r w:rsidRPr="008743EB">
        <w:rPr>
          <w:b/>
          <w:i/>
          <w:color w:val="000000"/>
          <w:sz w:val="28"/>
          <w:szCs w:val="28"/>
        </w:rPr>
        <w:t xml:space="preserve">VL = </w:t>
      </w:r>
      <w:r w:rsidRPr="008743EB">
        <w:rPr>
          <w:b/>
          <w:color w:val="000000"/>
          <w:sz w:val="28"/>
          <w:szCs w:val="28"/>
        </w:rPr>
        <w:t>1.1</w:t>
      </w:r>
      <w:r w:rsidRPr="008743EB">
        <w:rPr>
          <w:i/>
          <w:color w:val="000000"/>
          <w:sz w:val="28"/>
          <w:szCs w:val="28"/>
        </w:rPr>
        <w:t xml:space="preserve"> (горная часть)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8743EB">
        <w:rPr>
          <w:b/>
          <w:i/>
          <w:color w:val="000000"/>
          <w:sz w:val="28"/>
          <w:szCs w:val="28"/>
        </w:rPr>
        <w:t xml:space="preserve">K5 = </w:t>
      </w:r>
      <w:r w:rsidRPr="008743EB">
        <w:rPr>
          <w:b/>
          <w:color w:val="000000"/>
          <w:sz w:val="28"/>
          <w:szCs w:val="28"/>
        </w:rPr>
        <w:t>0.8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8743EB">
        <w:rPr>
          <w:b/>
          <w:i/>
          <w:color w:val="000000"/>
          <w:sz w:val="28"/>
          <w:szCs w:val="28"/>
        </w:rPr>
        <w:t xml:space="preserve">P1 = </w:t>
      </w:r>
      <w:r w:rsidRPr="008743EB">
        <w:rPr>
          <w:b/>
          <w:color w:val="000000"/>
          <w:sz w:val="28"/>
          <w:szCs w:val="28"/>
        </w:rPr>
        <w:t>0.05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8743EB">
        <w:rPr>
          <w:b/>
          <w:i/>
          <w:color w:val="000000"/>
          <w:sz w:val="28"/>
          <w:szCs w:val="28"/>
        </w:rPr>
        <w:t xml:space="preserve">P2 = </w:t>
      </w:r>
      <w:r w:rsidRPr="008743EB">
        <w:rPr>
          <w:b/>
          <w:color w:val="000000"/>
          <w:sz w:val="28"/>
          <w:szCs w:val="28"/>
        </w:rPr>
        <w:t>0.02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Скорость ветра в зоне работы экскаватора (средняя), м/с, </w:t>
      </w:r>
      <w:r w:rsidRPr="008743EB">
        <w:rPr>
          <w:b/>
          <w:i/>
          <w:color w:val="000000"/>
          <w:sz w:val="28"/>
          <w:szCs w:val="28"/>
        </w:rPr>
        <w:t xml:space="preserve">G3SR = </w:t>
      </w:r>
      <w:r w:rsidRPr="008743EB">
        <w:rPr>
          <w:b/>
          <w:color w:val="000000"/>
          <w:sz w:val="28"/>
          <w:szCs w:val="28"/>
        </w:rPr>
        <w:t>3.4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Коэфф.учитывающий</w:t>
      </w:r>
      <w:proofErr w:type="spellEnd"/>
      <w:r w:rsidRPr="008743EB">
        <w:rPr>
          <w:color w:val="000000"/>
          <w:sz w:val="28"/>
          <w:szCs w:val="28"/>
        </w:rPr>
        <w:t xml:space="preserve"> среднюю скорость ветра (табл.2), </w:t>
      </w:r>
      <w:r w:rsidRPr="008743EB">
        <w:rPr>
          <w:b/>
          <w:i/>
          <w:color w:val="000000"/>
          <w:sz w:val="28"/>
          <w:szCs w:val="28"/>
        </w:rPr>
        <w:t xml:space="preserve">P3SR = </w:t>
      </w:r>
      <w:r w:rsidRPr="008743EB">
        <w:rPr>
          <w:b/>
          <w:color w:val="000000"/>
          <w:sz w:val="28"/>
          <w:szCs w:val="28"/>
        </w:rPr>
        <w:t>1.2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Скорость ветра в зоне работы экскаватора (максимальная), м/с, </w:t>
      </w:r>
      <w:r w:rsidRPr="008743EB">
        <w:rPr>
          <w:b/>
          <w:i/>
          <w:color w:val="000000"/>
          <w:sz w:val="28"/>
          <w:szCs w:val="28"/>
        </w:rPr>
        <w:t xml:space="preserve">G3 = </w:t>
      </w:r>
      <w:r w:rsidRPr="008743EB">
        <w:rPr>
          <w:b/>
          <w:color w:val="000000"/>
          <w:sz w:val="28"/>
          <w:szCs w:val="28"/>
        </w:rPr>
        <w:t>9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 учитывающий максимальную скорость ветра (табл.2), </w:t>
      </w:r>
      <w:r w:rsidRPr="008743EB">
        <w:rPr>
          <w:b/>
          <w:i/>
          <w:color w:val="000000"/>
          <w:sz w:val="28"/>
          <w:szCs w:val="28"/>
        </w:rPr>
        <w:t xml:space="preserve">P3 = </w:t>
      </w:r>
      <w:r w:rsidRPr="008743EB">
        <w:rPr>
          <w:b/>
          <w:color w:val="000000"/>
          <w:sz w:val="28"/>
          <w:szCs w:val="28"/>
        </w:rPr>
        <w:t>1.7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Коэффициент, учитывающий местные условия (табл.3), </w:t>
      </w:r>
      <w:r w:rsidRPr="008743EB">
        <w:rPr>
          <w:b/>
          <w:i/>
          <w:color w:val="000000"/>
          <w:sz w:val="28"/>
          <w:szCs w:val="28"/>
        </w:rPr>
        <w:t xml:space="preserve">P6 = </w:t>
      </w:r>
      <w:r w:rsidRPr="008743EB">
        <w:rPr>
          <w:b/>
          <w:color w:val="000000"/>
          <w:sz w:val="28"/>
          <w:szCs w:val="28"/>
        </w:rPr>
        <w:t>1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Размер куска материала, мм, </w:t>
      </w:r>
      <w:r w:rsidRPr="008743EB">
        <w:rPr>
          <w:b/>
          <w:i/>
          <w:color w:val="000000"/>
          <w:sz w:val="28"/>
          <w:szCs w:val="28"/>
        </w:rPr>
        <w:t xml:space="preserve">G7 = </w:t>
      </w:r>
      <w:r w:rsidRPr="008743EB">
        <w:rPr>
          <w:b/>
          <w:color w:val="000000"/>
          <w:sz w:val="28"/>
          <w:szCs w:val="28"/>
        </w:rPr>
        <w:t>25</w:t>
      </w:r>
      <w:r w:rsidRPr="008743EB">
        <w:rPr>
          <w:i/>
          <w:color w:val="000000"/>
          <w:sz w:val="28"/>
          <w:szCs w:val="28"/>
        </w:rPr>
        <w:t xml:space="preserve"> (горная часть)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8743EB">
        <w:rPr>
          <w:b/>
          <w:i/>
          <w:color w:val="000000"/>
          <w:sz w:val="28"/>
          <w:szCs w:val="28"/>
        </w:rPr>
        <w:t xml:space="preserve">P5 = </w:t>
      </w:r>
      <w:r w:rsidRPr="008743EB">
        <w:rPr>
          <w:b/>
          <w:color w:val="000000"/>
          <w:sz w:val="28"/>
          <w:szCs w:val="28"/>
        </w:rPr>
        <w:t>0.5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Высота падения материала, м, </w:t>
      </w:r>
      <w:r w:rsidRPr="008743EB">
        <w:rPr>
          <w:b/>
          <w:i/>
          <w:color w:val="000000"/>
          <w:sz w:val="28"/>
          <w:szCs w:val="28"/>
        </w:rPr>
        <w:t xml:space="preserve">GB = </w:t>
      </w:r>
      <w:r w:rsidRPr="008743EB">
        <w:rPr>
          <w:b/>
          <w:color w:val="000000"/>
          <w:sz w:val="28"/>
          <w:szCs w:val="28"/>
        </w:rPr>
        <w:t>1</w:t>
      </w:r>
      <w:r w:rsidRPr="008743EB">
        <w:rPr>
          <w:i/>
          <w:color w:val="000000"/>
          <w:sz w:val="28"/>
          <w:szCs w:val="28"/>
        </w:rPr>
        <w:t xml:space="preserve"> (высота свободного падения материала, не учитывающая высоту падения в оборудовании и укрытии, от кузова самосвала до площадки разгрузки)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8743EB">
        <w:rPr>
          <w:b/>
          <w:i/>
          <w:color w:val="000000"/>
          <w:sz w:val="28"/>
          <w:szCs w:val="28"/>
        </w:rPr>
        <w:t xml:space="preserve">B = </w:t>
      </w:r>
      <w:r w:rsidRPr="008743EB">
        <w:rPr>
          <w:b/>
          <w:color w:val="000000"/>
          <w:sz w:val="28"/>
          <w:szCs w:val="28"/>
        </w:rPr>
        <w:t>0.5</w:t>
      </w:r>
    </w:p>
    <w:p w:rsidR="00D118E0" w:rsidRPr="008743EB" w:rsidRDefault="00D118E0" w:rsidP="00D118E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Количество перерабатываемой экскаватором породы, т/час, </w:t>
      </w:r>
      <w:r w:rsidRPr="008743EB">
        <w:rPr>
          <w:b/>
          <w:i/>
          <w:color w:val="000000"/>
          <w:sz w:val="28"/>
          <w:szCs w:val="28"/>
        </w:rPr>
        <w:t xml:space="preserve">G = </w:t>
      </w:r>
      <w:r w:rsidRPr="008743EB">
        <w:rPr>
          <w:b/>
          <w:color w:val="000000"/>
          <w:sz w:val="28"/>
          <w:szCs w:val="28"/>
        </w:rPr>
        <w:t>393.81</w:t>
      </w:r>
    </w:p>
    <w:p w:rsidR="00D118E0" w:rsidRPr="008743EB" w:rsidRDefault="00D118E0" w:rsidP="00D118E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Максимальный разовый выброс, г/с (8), </w:t>
      </w:r>
      <w:r w:rsidRPr="008743EB">
        <w:rPr>
          <w:b/>
          <w:i/>
          <w:color w:val="000000"/>
          <w:sz w:val="28"/>
          <w:szCs w:val="28"/>
        </w:rPr>
        <w:t>Q = P1 · P2 · P3 · K5 · P5 · P6 · B · G · 10</w:t>
      </w:r>
      <w:r w:rsidRPr="008743EB">
        <w:rPr>
          <w:b/>
          <w:i/>
          <w:color w:val="000000"/>
          <w:sz w:val="28"/>
          <w:szCs w:val="28"/>
          <w:vertAlign w:val="superscript"/>
        </w:rPr>
        <w:t>6</w:t>
      </w:r>
      <w:r w:rsidRPr="008743EB">
        <w:rPr>
          <w:b/>
          <w:i/>
          <w:color w:val="000000"/>
          <w:sz w:val="28"/>
          <w:szCs w:val="28"/>
        </w:rPr>
        <w:t xml:space="preserve"> / 3600 = </w:t>
      </w:r>
      <w:r w:rsidRPr="008743EB">
        <w:rPr>
          <w:b/>
          <w:color w:val="000000"/>
          <w:sz w:val="28"/>
          <w:szCs w:val="28"/>
        </w:rPr>
        <w:t>0.05 · 0.02 · 1.7 · 0.8 · 0.5 · 1 · 0.5 · 393.81 · 10</w:t>
      </w:r>
      <w:r w:rsidRPr="008743EB">
        <w:rPr>
          <w:b/>
          <w:color w:val="000000"/>
          <w:sz w:val="28"/>
          <w:szCs w:val="28"/>
          <w:vertAlign w:val="superscript"/>
        </w:rPr>
        <w:t>6</w:t>
      </w:r>
      <w:r w:rsidRPr="008743EB">
        <w:rPr>
          <w:b/>
          <w:color w:val="000000"/>
          <w:sz w:val="28"/>
          <w:szCs w:val="28"/>
        </w:rPr>
        <w:t xml:space="preserve"> / 3600 = 37.2</w:t>
      </w:r>
    </w:p>
    <w:p w:rsidR="00D118E0" w:rsidRPr="008743EB" w:rsidRDefault="00D118E0" w:rsidP="00D118E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Время работы экскаватора в год, часов, </w:t>
      </w:r>
      <w:r w:rsidRPr="008743EB">
        <w:rPr>
          <w:b/>
          <w:i/>
          <w:color w:val="000000"/>
          <w:sz w:val="28"/>
          <w:szCs w:val="28"/>
        </w:rPr>
        <w:t xml:space="preserve">RT = </w:t>
      </w:r>
      <w:r w:rsidRPr="008743EB">
        <w:rPr>
          <w:b/>
          <w:color w:val="000000"/>
          <w:sz w:val="28"/>
          <w:szCs w:val="28"/>
        </w:rPr>
        <w:t>132</w:t>
      </w:r>
    </w:p>
    <w:p w:rsidR="00517BF4" w:rsidRPr="008743EB" w:rsidRDefault="00D118E0" w:rsidP="00D118E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Валовый выброс, т/год, </w:t>
      </w:r>
      <w:r w:rsidRPr="008743EB">
        <w:rPr>
          <w:b/>
          <w:i/>
          <w:color w:val="000000"/>
          <w:sz w:val="28"/>
          <w:szCs w:val="28"/>
        </w:rPr>
        <w:t xml:space="preserve">QГОД = P1 · P2 · P3SR · K5 · P5 · P6 · B · G · RT = </w:t>
      </w:r>
      <w:r w:rsidRPr="008743EB">
        <w:rPr>
          <w:b/>
          <w:color w:val="000000"/>
          <w:sz w:val="28"/>
          <w:szCs w:val="28"/>
        </w:rPr>
        <w:t>0.05 · 0.02 · 1.2 · 0.8 · 0.5 · 1 · 0.5 · 393.81 · 132 = 12.48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</w:p>
    <w:p w:rsidR="007A4BEF" w:rsidRPr="008743EB" w:rsidRDefault="007A4BEF" w:rsidP="006227E4">
      <w:pPr>
        <w:jc w:val="both"/>
        <w:rPr>
          <w:b/>
          <w:color w:val="000000"/>
          <w:sz w:val="28"/>
          <w:szCs w:val="28"/>
        </w:rPr>
      </w:pPr>
    </w:p>
    <w:p w:rsidR="007A4BEF" w:rsidRPr="008743EB" w:rsidRDefault="007A4BEF" w:rsidP="006227E4">
      <w:pPr>
        <w:jc w:val="both"/>
        <w:rPr>
          <w:b/>
          <w:color w:val="000000"/>
          <w:sz w:val="28"/>
          <w:szCs w:val="28"/>
        </w:rPr>
      </w:pPr>
    </w:p>
    <w:p w:rsidR="00517BF4" w:rsidRPr="008743EB" w:rsidRDefault="00517BF4" w:rsidP="006227E4">
      <w:pPr>
        <w:jc w:val="both"/>
        <w:rPr>
          <w:b/>
          <w:i/>
          <w:color w:val="000000"/>
          <w:sz w:val="28"/>
          <w:szCs w:val="28"/>
        </w:rPr>
      </w:pPr>
      <w:r w:rsidRPr="008743EB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517BF4" w:rsidRPr="008743EB" w:rsidTr="00517B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BF4" w:rsidRPr="008743EB" w:rsidRDefault="00517BF4" w:rsidP="006227E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BF4" w:rsidRPr="008743EB" w:rsidRDefault="00517BF4" w:rsidP="006227E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BF4" w:rsidRPr="008743EB" w:rsidRDefault="00517BF4" w:rsidP="006227E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BF4" w:rsidRPr="008743EB" w:rsidRDefault="00517BF4" w:rsidP="006227E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517BF4" w:rsidRPr="008743EB" w:rsidTr="00517B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BF4" w:rsidRPr="008743EB" w:rsidRDefault="00517BF4" w:rsidP="006227E4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BF4" w:rsidRPr="008743EB" w:rsidRDefault="00517BF4" w:rsidP="006227E4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BF4" w:rsidRPr="008743EB" w:rsidRDefault="00D118E0" w:rsidP="006227E4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37.2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BF4" w:rsidRPr="008743EB" w:rsidRDefault="00517BF4" w:rsidP="006227E4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12.48</w:t>
            </w:r>
          </w:p>
        </w:tc>
      </w:tr>
    </w:tbl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b/>
          <w:color w:val="000000"/>
          <w:sz w:val="28"/>
          <w:szCs w:val="28"/>
        </w:rPr>
        <w:t>Источник загрязнения N 6946. Район ствола 47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b/>
          <w:color w:val="000000"/>
          <w:sz w:val="28"/>
          <w:szCs w:val="28"/>
        </w:rPr>
        <w:t>Источник выделения N 003. Транспортировка ПРС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Список литературы: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Тип источника выделения: Карьер</w:t>
      </w:r>
    </w:p>
    <w:p w:rsidR="00517BF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Материал: ПРС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</w:p>
    <w:p w:rsidR="00517BF4" w:rsidRPr="008743E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8743EB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D118E0" w:rsidRPr="008743EB" w:rsidRDefault="00D118E0" w:rsidP="00D118E0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Вид работ: Автотранспортные работы</w:t>
      </w:r>
    </w:p>
    <w:p w:rsidR="00D118E0" w:rsidRPr="008743EB" w:rsidRDefault="00D118E0" w:rsidP="00D118E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Влажность материала, %, </w:t>
      </w:r>
      <w:r w:rsidRPr="008743EB">
        <w:rPr>
          <w:b/>
          <w:i/>
          <w:color w:val="000000"/>
          <w:sz w:val="28"/>
          <w:szCs w:val="28"/>
        </w:rPr>
        <w:t xml:space="preserve">VL = </w:t>
      </w:r>
      <w:r w:rsidRPr="008743EB">
        <w:rPr>
          <w:b/>
          <w:color w:val="000000"/>
          <w:sz w:val="28"/>
          <w:szCs w:val="28"/>
        </w:rPr>
        <w:t>1.1</w:t>
      </w:r>
    </w:p>
    <w:p w:rsidR="00D118E0" w:rsidRPr="008743EB" w:rsidRDefault="00D118E0" w:rsidP="00D118E0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8743EB">
        <w:rPr>
          <w:b/>
          <w:i/>
          <w:color w:val="000000"/>
          <w:sz w:val="28"/>
          <w:szCs w:val="28"/>
        </w:rPr>
        <w:t xml:space="preserve">K5 = </w:t>
      </w:r>
      <w:r w:rsidRPr="008743EB">
        <w:rPr>
          <w:b/>
          <w:color w:val="000000"/>
          <w:sz w:val="28"/>
          <w:szCs w:val="28"/>
        </w:rPr>
        <w:t>0.8</w:t>
      </w:r>
    </w:p>
    <w:p w:rsidR="00D118E0" w:rsidRPr="008743EB" w:rsidRDefault="00D118E0" w:rsidP="00D118E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Число автомашин, работающих в карьере, </w:t>
      </w:r>
      <w:r w:rsidRPr="008743EB">
        <w:rPr>
          <w:b/>
          <w:i/>
          <w:color w:val="000000"/>
          <w:sz w:val="28"/>
          <w:szCs w:val="28"/>
        </w:rPr>
        <w:t xml:space="preserve">N = </w:t>
      </w:r>
      <w:r w:rsidRPr="008743EB">
        <w:rPr>
          <w:b/>
          <w:color w:val="000000"/>
          <w:sz w:val="28"/>
          <w:szCs w:val="28"/>
        </w:rPr>
        <w:t>2</w:t>
      </w:r>
    </w:p>
    <w:p w:rsidR="00D118E0" w:rsidRPr="008743EB" w:rsidRDefault="00D118E0" w:rsidP="00D118E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Число ходок (туда и обратно) всего транспорта в час, </w:t>
      </w:r>
      <w:r w:rsidRPr="008743EB">
        <w:rPr>
          <w:b/>
          <w:i/>
          <w:color w:val="000000"/>
          <w:sz w:val="28"/>
          <w:szCs w:val="28"/>
        </w:rPr>
        <w:t xml:space="preserve">N = </w:t>
      </w:r>
      <w:r w:rsidRPr="008743EB">
        <w:rPr>
          <w:b/>
          <w:color w:val="000000"/>
          <w:sz w:val="28"/>
          <w:szCs w:val="28"/>
        </w:rPr>
        <w:t>9</w:t>
      </w:r>
    </w:p>
    <w:p w:rsidR="00D118E0" w:rsidRPr="008743EB" w:rsidRDefault="00D118E0" w:rsidP="00D118E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Средняя протяженность 1 ходки в пределах карьера, км, </w:t>
      </w:r>
      <w:r w:rsidRPr="008743EB">
        <w:rPr>
          <w:b/>
          <w:i/>
          <w:color w:val="000000"/>
          <w:sz w:val="28"/>
          <w:szCs w:val="28"/>
        </w:rPr>
        <w:t xml:space="preserve">L = </w:t>
      </w:r>
      <w:r w:rsidRPr="008743EB">
        <w:rPr>
          <w:b/>
          <w:color w:val="000000"/>
          <w:sz w:val="28"/>
          <w:szCs w:val="28"/>
        </w:rPr>
        <w:t>2.22</w:t>
      </w:r>
    </w:p>
    <w:p w:rsidR="00D118E0" w:rsidRPr="008743EB" w:rsidRDefault="00D118E0" w:rsidP="00D118E0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Cредняя</w:t>
      </w:r>
      <w:proofErr w:type="spellEnd"/>
      <w:r w:rsidRPr="008743EB">
        <w:rPr>
          <w:color w:val="000000"/>
          <w:sz w:val="28"/>
          <w:szCs w:val="28"/>
        </w:rPr>
        <w:t xml:space="preserve"> </w:t>
      </w:r>
      <w:proofErr w:type="spellStart"/>
      <w:r w:rsidRPr="008743EB">
        <w:rPr>
          <w:color w:val="000000"/>
          <w:sz w:val="28"/>
          <w:szCs w:val="28"/>
        </w:rPr>
        <w:t>грузопод'емность</w:t>
      </w:r>
      <w:proofErr w:type="spellEnd"/>
      <w:r w:rsidRPr="008743EB">
        <w:rPr>
          <w:color w:val="000000"/>
          <w:sz w:val="28"/>
          <w:szCs w:val="28"/>
        </w:rPr>
        <w:t xml:space="preserve"> единицы автотранспорта, т, </w:t>
      </w:r>
      <w:r w:rsidRPr="008743EB">
        <w:rPr>
          <w:b/>
          <w:i/>
          <w:color w:val="000000"/>
          <w:sz w:val="28"/>
          <w:szCs w:val="28"/>
        </w:rPr>
        <w:t xml:space="preserve">G1 = </w:t>
      </w:r>
      <w:r w:rsidRPr="008743EB">
        <w:rPr>
          <w:b/>
          <w:color w:val="000000"/>
          <w:sz w:val="28"/>
          <w:szCs w:val="28"/>
        </w:rPr>
        <w:t>45</w:t>
      </w:r>
    </w:p>
    <w:p w:rsidR="00D118E0" w:rsidRPr="008743EB" w:rsidRDefault="00D118E0" w:rsidP="00D118E0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 учитывающий </w:t>
      </w:r>
      <w:proofErr w:type="spellStart"/>
      <w:r w:rsidRPr="008743EB">
        <w:rPr>
          <w:color w:val="000000"/>
          <w:sz w:val="28"/>
          <w:szCs w:val="28"/>
        </w:rPr>
        <w:t>cреднюю</w:t>
      </w:r>
      <w:proofErr w:type="spellEnd"/>
      <w:r w:rsidRPr="008743EB">
        <w:rPr>
          <w:color w:val="000000"/>
          <w:sz w:val="28"/>
          <w:szCs w:val="28"/>
        </w:rPr>
        <w:t xml:space="preserve"> </w:t>
      </w:r>
      <w:proofErr w:type="spellStart"/>
      <w:r w:rsidRPr="008743EB">
        <w:rPr>
          <w:color w:val="000000"/>
          <w:sz w:val="28"/>
          <w:szCs w:val="28"/>
        </w:rPr>
        <w:t>грузопод'емность</w:t>
      </w:r>
      <w:proofErr w:type="spellEnd"/>
      <w:r w:rsidRPr="008743EB">
        <w:rPr>
          <w:color w:val="000000"/>
          <w:sz w:val="28"/>
          <w:szCs w:val="28"/>
        </w:rPr>
        <w:t xml:space="preserve"> автотранспорта (табл.9), </w:t>
      </w:r>
      <w:r w:rsidRPr="008743EB">
        <w:rPr>
          <w:b/>
          <w:i/>
          <w:color w:val="000000"/>
          <w:sz w:val="28"/>
          <w:szCs w:val="28"/>
        </w:rPr>
        <w:t xml:space="preserve">C1 = </w:t>
      </w:r>
      <w:r w:rsidRPr="008743EB">
        <w:rPr>
          <w:b/>
          <w:color w:val="000000"/>
          <w:sz w:val="28"/>
          <w:szCs w:val="28"/>
        </w:rPr>
        <w:t>3</w:t>
      </w:r>
    </w:p>
    <w:p w:rsidR="00D118E0" w:rsidRPr="008743EB" w:rsidRDefault="00D118E0" w:rsidP="00D118E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Средняя скорость движения транспорта в карьере, км/ч, </w:t>
      </w:r>
      <w:r w:rsidRPr="008743EB">
        <w:rPr>
          <w:b/>
          <w:i/>
          <w:color w:val="000000"/>
          <w:sz w:val="28"/>
          <w:szCs w:val="28"/>
        </w:rPr>
        <w:t xml:space="preserve">G2 = N · L / N = </w:t>
      </w:r>
      <w:r w:rsidRPr="008743EB">
        <w:rPr>
          <w:b/>
          <w:color w:val="000000"/>
          <w:sz w:val="28"/>
          <w:szCs w:val="28"/>
        </w:rPr>
        <w:t>9 · 2.22 / 2 = 9.99</w:t>
      </w:r>
    </w:p>
    <w:p w:rsidR="00D118E0" w:rsidRPr="008743EB" w:rsidRDefault="00D118E0" w:rsidP="00D118E0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 учитывающий </w:t>
      </w:r>
      <w:proofErr w:type="spellStart"/>
      <w:r w:rsidRPr="008743EB">
        <w:rPr>
          <w:color w:val="000000"/>
          <w:sz w:val="28"/>
          <w:szCs w:val="28"/>
        </w:rPr>
        <w:t>cреднюю</w:t>
      </w:r>
      <w:proofErr w:type="spellEnd"/>
      <w:r w:rsidRPr="008743EB">
        <w:rPr>
          <w:color w:val="000000"/>
          <w:sz w:val="28"/>
          <w:szCs w:val="28"/>
        </w:rPr>
        <w:t xml:space="preserve"> скорость движения транспорта в карьере (табл.10), </w:t>
      </w:r>
      <w:r w:rsidRPr="008743EB">
        <w:rPr>
          <w:b/>
          <w:i/>
          <w:color w:val="000000"/>
          <w:sz w:val="28"/>
          <w:szCs w:val="28"/>
        </w:rPr>
        <w:t xml:space="preserve">C2 = </w:t>
      </w:r>
      <w:r w:rsidRPr="008743EB">
        <w:rPr>
          <w:b/>
          <w:color w:val="000000"/>
          <w:sz w:val="28"/>
          <w:szCs w:val="28"/>
        </w:rPr>
        <w:t>0.6</w:t>
      </w:r>
    </w:p>
    <w:p w:rsidR="00D118E0" w:rsidRPr="008743EB" w:rsidRDefault="00D118E0" w:rsidP="00D118E0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 состояния дорог (1 - для грунтовых, 0.5 - для щебеночных, 0.1 - щебеночных, обработанных) (табл.11), </w:t>
      </w:r>
      <w:r w:rsidRPr="008743EB">
        <w:rPr>
          <w:b/>
          <w:i/>
          <w:color w:val="000000"/>
          <w:sz w:val="28"/>
          <w:szCs w:val="28"/>
        </w:rPr>
        <w:t xml:space="preserve">C3 = </w:t>
      </w:r>
      <w:r w:rsidRPr="008743EB">
        <w:rPr>
          <w:b/>
          <w:color w:val="000000"/>
          <w:sz w:val="28"/>
          <w:szCs w:val="28"/>
        </w:rPr>
        <w:t>1</w:t>
      </w:r>
    </w:p>
    <w:p w:rsidR="00D118E0" w:rsidRPr="008743EB" w:rsidRDefault="00D118E0" w:rsidP="00D118E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lastRenderedPageBreak/>
        <w:t xml:space="preserve">Средняя площадь грузовой платформы, м2, </w:t>
      </w:r>
      <w:r w:rsidRPr="008743EB">
        <w:rPr>
          <w:b/>
          <w:i/>
          <w:color w:val="000000"/>
          <w:sz w:val="28"/>
          <w:szCs w:val="28"/>
        </w:rPr>
        <w:t xml:space="preserve">F = </w:t>
      </w:r>
      <w:r w:rsidRPr="008743EB">
        <w:rPr>
          <w:b/>
          <w:color w:val="000000"/>
          <w:sz w:val="28"/>
          <w:szCs w:val="28"/>
        </w:rPr>
        <w:t>18</w:t>
      </w:r>
    </w:p>
    <w:p w:rsidR="00D118E0" w:rsidRPr="008743EB" w:rsidRDefault="00D118E0" w:rsidP="00D118E0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., учитывающий профиль поверхности материала (1.3-1.6), </w:t>
      </w:r>
      <w:r w:rsidRPr="008743EB">
        <w:rPr>
          <w:b/>
          <w:i/>
          <w:color w:val="000000"/>
          <w:sz w:val="28"/>
          <w:szCs w:val="28"/>
        </w:rPr>
        <w:t xml:space="preserve">C4 = </w:t>
      </w:r>
      <w:r w:rsidRPr="008743EB">
        <w:rPr>
          <w:b/>
          <w:color w:val="000000"/>
          <w:sz w:val="28"/>
          <w:szCs w:val="28"/>
        </w:rPr>
        <w:t>1.45</w:t>
      </w:r>
    </w:p>
    <w:p w:rsidR="00D118E0" w:rsidRPr="008743EB" w:rsidRDefault="00D118E0" w:rsidP="00D118E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Скорость обдувки материала, м/с, </w:t>
      </w:r>
      <w:r w:rsidRPr="008743EB">
        <w:rPr>
          <w:b/>
          <w:i/>
          <w:color w:val="000000"/>
          <w:sz w:val="28"/>
          <w:szCs w:val="28"/>
        </w:rPr>
        <w:t xml:space="preserve">G5 = </w:t>
      </w:r>
      <w:r w:rsidRPr="008743EB">
        <w:rPr>
          <w:b/>
          <w:color w:val="000000"/>
          <w:sz w:val="28"/>
          <w:szCs w:val="28"/>
        </w:rPr>
        <w:t>4.47</w:t>
      </w:r>
    </w:p>
    <w:p w:rsidR="00D118E0" w:rsidRPr="008743EB" w:rsidRDefault="00D118E0" w:rsidP="00D118E0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 учитывающий скорость обдувки материала (табл.12), </w:t>
      </w:r>
      <w:r w:rsidRPr="008743EB">
        <w:rPr>
          <w:b/>
          <w:i/>
          <w:color w:val="000000"/>
          <w:sz w:val="28"/>
          <w:szCs w:val="28"/>
        </w:rPr>
        <w:t xml:space="preserve">C5 = </w:t>
      </w:r>
      <w:r w:rsidRPr="008743EB">
        <w:rPr>
          <w:b/>
          <w:color w:val="000000"/>
          <w:sz w:val="28"/>
          <w:szCs w:val="28"/>
        </w:rPr>
        <w:t>1.2</w:t>
      </w:r>
    </w:p>
    <w:p w:rsidR="00D118E0" w:rsidRPr="008743EB" w:rsidRDefault="00D118E0" w:rsidP="00D118E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Пылевыделение с единицы фактической поверхности материала, г/м2*с, </w:t>
      </w:r>
      <w:r w:rsidRPr="008743EB">
        <w:rPr>
          <w:b/>
          <w:i/>
          <w:color w:val="000000"/>
          <w:sz w:val="28"/>
          <w:szCs w:val="28"/>
        </w:rPr>
        <w:t xml:space="preserve">Q'2 = </w:t>
      </w:r>
      <w:r w:rsidRPr="008743EB">
        <w:rPr>
          <w:b/>
          <w:color w:val="000000"/>
          <w:sz w:val="28"/>
          <w:szCs w:val="28"/>
        </w:rPr>
        <w:t>0.004</w:t>
      </w:r>
    </w:p>
    <w:p w:rsidR="00D118E0" w:rsidRPr="008743EB" w:rsidRDefault="00D118E0" w:rsidP="00D118E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Пылевыделение в атмосферу на 1 км пробега C1 = l, С2 = 1, С</w:t>
      </w:r>
      <w:proofErr w:type="gramStart"/>
      <w:r w:rsidRPr="008743EB">
        <w:rPr>
          <w:color w:val="000000"/>
          <w:sz w:val="28"/>
          <w:szCs w:val="28"/>
        </w:rPr>
        <w:t>3  =</w:t>
      </w:r>
      <w:proofErr w:type="gramEnd"/>
      <w:r w:rsidRPr="008743EB">
        <w:rPr>
          <w:color w:val="000000"/>
          <w:sz w:val="28"/>
          <w:szCs w:val="28"/>
        </w:rPr>
        <w:t xml:space="preserve"> 1, г, </w:t>
      </w:r>
      <w:r w:rsidRPr="008743EB">
        <w:rPr>
          <w:b/>
          <w:i/>
          <w:color w:val="000000"/>
          <w:sz w:val="28"/>
          <w:szCs w:val="28"/>
        </w:rPr>
        <w:t xml:space="preserve">QL = </w:t>
      </w:r>
      <w:r w:rsidRPr="008743EB">
        <w:rPr>
          <w:b/>
          <w:color w:val="000000"/>
          <w:sz w:val="28"/>
          <w:szCs w:val="28"/>
        </w:rPr>
        <w:t>1450</w:t>
      </w:r>
    </w:p>
    <w:p w:rsidR="00D118E0" w:rsidRPr="008743EB" w:rsidRDefault="00D118E0" w:rsidP="00D118E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Коэффициент, учитывающий влажность поверхностного слоя материала, равный С6 = k5, </w:t>
      </w:r>
      <w:r w:rsidRPr="008743EB">
        <w:rPr>
          <w:b/>
          <w:i/>
          <w:color w:val="000000"/>
          <w:sz w:val="28"/>
          <w:szCs w:val="28"/>
        </w:rPr>
        <w:t xml:space="preserve">C6 = </w:t>
      </w:r>
      <w:r w:rsidRPr="008743EB">
        <w:rPr>
          <w:b/>
          <w:color w:val="000000"/>
          <w:sz w:val="28"/>
          <w:szCs w:val="28"/>
        </w:rPr>
        <w:t>0.8</w:t>
      </w:r>
    </w:p>
    <w:p w:rsidR="00D118E0" w:rsidRPr="008743EB" w:rsidRDefault="00D118E0" w:rsidP="00D118E0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 учитывающий долю пыли, уносимой в атмосферу, </w:t>
      </w:r>
      <w:r w:rsidRPr="008743EB">
        <w:rPr>
          <w:b/>
          <w:i/>
          <w:color w:val="000000"/>
          <w:sz w:val="28"/>
          <w:szCs w:val="28"/>
        </w:rPr>
        <w:t xml:space="preserve">C7 = </w:t>
      </w:r>
      <w:r w:rsidRPr="008743EB">
        <w:rPr>
          <w:b/>
          <w:color w:val="000000"/>
          <w:sz w:val="28"/>
          <w:szCs w:val="28"/>
        </w:rPr>
        <w:t>0.01</w:t>
      </w:r>
    </w:p>
    <w:p w:rsidR="00D118E0" w:rsidRPr="008743EB" w:rsidRDefault="00D118E0" w:rsidP="00D118E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Количество рабочих часов в году, </w:t>
      </w:r>
      <w:r w:rsidRPr="008743EB">
        <w:rPr>
          <w:b/>
          <w:i/>
          <w:color w:val="000000"/>
          <w:sz w:val="28"/>
          <w:szCs w:val="28"/>
        </w:rPr>
        <w:t xml:space="preserve">RT = </w:t>
      </w:r>
      <w:r w:rsidRPr="008743EB">
        <w:rPr>
          <w:b/>
          <w:color w:val="000000"/>
          <w:sz w:val="28"/>
          <w:szCs w:val="28"/>
        </w:rPr>
        <w:t>132</w:t>
      </w:r>
    </w:p>
    <w:p w:rsidR="00D118E0" w:rsidRPr="008743EB" w:rsidRDefault="00D118E0" w:rsidP="00D118E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Максимальный разовый выброс пыли, г/сек (7), </w:t>
      </w:r>
      <w:r w:rsidRPr="008743EB">
        <w:rPr>
          <w:b/>
          <w:i/>
          <w:color w:val="000000"/>
          <w:sz w:val="28"/>
          <w:szCs w:val="28"/>
        </w:rPr>
        <w:t xml:space="preserve">Q = (C1 · C2 · C3 · K5 · N · L · QL · C6 · C7 / 3600) + (C4 · C5 · C6 · Q'2 · F · N) = </w:t>
      </w:r>
      <w:r w:rsidRPr="008743EB">
        <w:rPr>
          <w:b/>
          <w:color w:val="000000"/>
          <w:sz w:val="28"/>
          <w:szCs w:val="28"/>
        </w:rPr>
        <w:t>(3 · 0.6 · 1 · 0.8 · 9 · 2.22 · 1450 · 0.8 · 0.01 / 3600) + (1.45 · 1.2 · 0.8 · 0.004 · 18 · 2) = 0.293</w:t>
      </w:r>
    </w:p>
    <w:p w:rsidR="00D118E0" w:rsidRPr="008743EB" w:rsidRDefault="00D118E0" w:rsidP="00D118E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Валовый выброс пыли, т/год, </w:t>
      </w:r>
      <w:r w:rsidRPr="008743EB">
        <w:rPr>
          <w:b/>
          <w:i/>
          <w:color w:val="000000"/>
          <w:sz w:val="28"/>
          <w:szCs w:val="28"/>
        </w:rPr>
        <w:t xml:space="preserve">QГОД = 0.0036 · Q · RT = </w:t>
      </w:r>
      <w:r w:rsidRPr="008743EB">
        <w:rPr>
          <w:b/>
          <w:color w:val="000000"/>
          <w:sz w:val="28"/>
          <w:szCs w:val="28"/>
        </w:rPr>
        <w:t>0.0036 · 0.293 · 132 = 0.1392</w:t>
      </w:r>
    </w:p>
    <w:p w:rsidR="00D118E0" w:rsidRPr="008743EB" w:rsidRDefault="00D118E0" w:rsidP="00D118E0">
      <w:pPr>
        <w:jc w:val="both"/>
        <w:rPr>
          <w:b/>
          <w:color w:val="000000"/>
          <w:sz w:val="28"/>
          <w:szCs w:val="28"/>
        </w:rPr>
      </w:pPr>
    </w:p>
    <w:p w:rsidR="00D118E0" w:rsidRPr="008743EB" w:rsidRDefault="00D118E0" w:rsidP="00D118E0">
      <w:pPr>
        <w:jc w:val="both"/>
        <w:rPr>
          <w:b/>
          <w:i/>
          <w:color w:val="000000"/>
          <w:sz w:val="28"/>
          <w:szCs w:val="28"/>
        </w:rPr>
      </w:pPr>
      <w:r w:rsidRPr="008743EB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5072"/>
        <w:gridCol w:w="1736"/>
        <w:gridCol w:w="1869"/>
      </w:tblGrid>
      <w:tr w:rsidR="00D118E0" w:rsidRPr="008743EB" w:rsidTr="00D118E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E0" w:rsidRPr="008743EB" w:rsidRDefault="00D118E0" w:rsidP="00D118E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E0" w:rsidRPr="008743EB" w:rsidRDefault="00D118E0" w:rsidP="00D118E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E0" w:rsidRPr="008743EB" w:rsidRDefault="00D118E0" w:rsidP="00D118E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8E0" w:rsidRPr="008743EB" w:rsidRDefault="00D118E0" w:rsidP="00D118E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D118E0" w:rsidRPr="008743EB" w:rsidTr="00D118E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8E0" w:rsidRPr="008743EB" w:rsidRDefault="00D118E0" w:rsidP="00D118E0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8E0" w:rsidRPr="008743EB" w:rsidRDefault="00D118E0" w:rsidP="00D118E0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8E0" w:rsidRPr="008743EB" w:rsidRDefault="00D118E0" w:rsidP="00D118E0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0.293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8E0" w:rsidRPr="008743EB" w:rsidRDefault="00D118E0" w:rsidP="00D118E0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0.1392</w:t>
            </w:r>
          </w:p>
        </w:tc>
      </w:tr>
    </w:tbl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b/>
          <w:color w:val="000000"/>
          <w:sz w:val="28"/>
          <w:szCs w:val="28"/>
        </w:rPr>
        <w:t>Источник загрязнения N 6946. Район ствола 47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b/>
          <w:color w:val="000000"/>
          <w:sz w:val="28"/>
          <w:szCs w:val="28"/>
        </w:rPr>
        <w:t>Источник выделения N 004. Буровые работы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</w:p>
    <w:p w:rsidR="006227E4" w:rsidRPr="008743EB" w:rsidRDefault="006227E4" w:rsidP="006227E4">
      <w:pPr>
        <w:jc w:val="both"/>
        <w:rPr>
          <w:sz w:val="28"/>
          <w:szCs w:val="28"/>
        </w:rPr>
      </w:pPr>
      <w:r w:rsidRPr="008743EB">
        <w:rPr>
          <w:sz w:val="28"/>
          <w:szCs w:val="28"/>
        </w:rPr>
        <w:t>Расчет времени необходимого для проведения буровых работ, принимался по расчету производительности бурового оборудования и годового плана отработки карьера на 202</w:t>
      </w:r>
      <w:r w:rsidR="00E07C4F">
        <w:rPr>
          <w:sz w:val="28"/>
          <w:szCs w:val="28"/>
        </w:rPr>
        <w:t>7</w:t>
      </w:r>
      <w:r w:rsidRPr="008743EB">
        <w:rPr>
          <w:sz w:val="28"/>
          <w:szCs w:val="28"/>
        </w:rPr>
        <w:t xml:space="preserve"> год. Для бурения технологических скважин и скважин предварительного </w:t>
      </w:r>
      <w:proofErr w:type="spellStart"/>
      <w:r w:rsidRPr="008743EB">
        <w:rPr>
          <w:sz w:val="28"/>
          <w:szCs w:val="28"/>
        </w:rPr>
        <w:t>щелеобразования</w:t>
      </w:r>
      <w:proofErr w:type="spellEnd"/>
      <w:r w:rsidRPr="008743EB">
        <w:rPr>
          <w:sz w:val="28"/>
          <w:szCs w:val="28"/>
        </w:rPr>
        <w:t>, для отработки карьера принят станок JK-590</w:t>
      </w:r>
    </w:p>
    <w:p w:rsidR="007D6959" w:rsidRPr="008743EB" w:rsidRDefault="007D6959" w:rsidP="006227E4">
      <w:pPr>
        <w:jc w:val="both"/>
        <w:rPr>
          <w:sz w:val="28"/>
          <w:szCs w:val="28"/>
        </w:rPr>
      </w:pPr>
    </w:p>
    <w:p w:rsidR="006227E4" w:rsidRPr="008743EB" w:rsidRDefault="006227E4" w:rsidP="006227E4">
      <w:pPr>
        <w:jc w:val="both"/>
        <w:rPr>
          <w:sz w:val="28"/>
          <w:szCs w:val="28"/>
        </w:rPr>
      </w:pPr>
      <w:r w:rsidRPr="008743EB">
        <w:rPr>
          <w:sz w:val="28"/>
          <w:szCs w:val="28"/>
        </w:rPr>
        <w:t xml:space="preserve">Сменная производительность карьера по горной массе составляет: проектный объем отработки / </w:t>
      </w:r>
      <w:r w:rsidR="003C0103" w:rsidRPr="008743EB">
        <w:rPr>
          <w:sz w:val="28"/>
          <w:szCs w:val="28"/>
        </w:rPr>
        <w:t>120</w:t>
      </w:r>
      <w:r w:rsidRPr="008743EB">
        <w:rPr>
          <w:sz w:val="28"/>
          <w:szCs w:val="28"/>
        </w:rPr>
        <w:t xml:space="preserve"> </w:t>
      </w:r>
      <w:proofErr w:type="spellStart"/>
      <w:r w:rsidRPr="008743EB">
        <w:rPr>
          <w:sz w:val="28"/>
          <w:szCs w:val="28"/>
        </w:rPr>
        <w:t>сут</w:t>
      </w:r>
      <w:proofErr w:type="spellEnd"/>
      <w:r w:rsidRPr="008743EB">
        <w:rPr>
          <w:sz w:val="28"/>
          <w:szCs w:val="28"/>
        </w:rPr>
        <w:t>/год / 2 см/</w:t>
      </w:r>
      <w:proofErr w:type="spellStart"/>
      <w:r w:rsidRPr="008743EB">
        <w:rPr>
          <w:sz w:val="28"/>
          <w:szCs w:val="28"/>
        </w:rPr>
        <w:t>сут</w:t>
      </w:r>
      <w:proofErr w:type="spellEnd"/>
      <w:r w:rsidRPr="008743EB">
        <w:rPr>
          <w:sz w:val="28"/>
          <w:szCs w:val="28"/>
        </w:rPr>
        <w:t xml:space="preserve">, итого по видам горной массы: </w:t>
      </w:r>
    </w:p>
    <w:p w:rsidR="006227E4" w:rsidRPr="008743EB" w:rsidRDefault="006227E4" w:rsidP="006227E4">
      <w:pPr>
        <w:rPr>
          <w:sz w:val="28"/>
          <w:szCs w:val="28"/>
        </w:rPr>
      </w:pPr>
      <w:r w:rsidRPr="008743EB">
        <w:rPr>
          <w:sz w:val="28"/>
          <w:szCs w:val="28"/>
        </w:rPr>
        <w:t xml:space="preserve">- порода: </w:t>
      </w:r>
      <w:r w:rsidR="00246B1D" w:rsidRPr="008743EB">
        <w:rPr>
          <w:sz w:val="28"/>
          <w:szCs w:val="28"/>
        </w:rPr>
        <w:t>1592881</w:t>
      </w:r>
      <w:r w:rsidRPr="008743EB">
        <w:rPr>
          <w:sz w:val="28"/>
          <w:szCs w:val="28"/>
        </w:rPr>
        <w:t xml:space="preserve"> м</w:t>
      </w:r>
      <w:r w:rsidRPr="008743EB">
        <w:rPr>
          <w:sz w:val="28"/>
          <w:szCs w:val="28"/>
          <w:vertAlign w:val="superscript"/>
        </w:rPr>
        <w:t>3</w:t>
      </w:r>
      <w:r w:rsidRPr="008743EB">
        <w:rPr>
          <w:sz w:val="28"/>
          <w:szCs w:val="28"/>
        </w:rPr>
        <w:t xml:space="preserve"> / </w:t>
      </w:r>
      <w:r w:rsidR="003C0103" w:rsidRPr="008743EB">
        <w:rPr>
          <w:sz w:val="28"/>
          <w:szCs w:val="28"/>
        </w:rPr>
        <w:t>120</w:t>
      </w:r>
      <w:r w:rsidRPr="008743EB">
        <w:rPr>
          <w:sz w:val="28"/>
          <w:szCs w:val="28"/>
        </w:rPr>
        <w:t xml:space="preserve"> / 2 = </w:t>
      </w:r>
      <w:r w:rsidR="00246B1D" w:rsidRPr="008743EB">
        <w:rPr>
          <w:sz w:val="28"/>
          <w:szCs w:val="28"/>
        </w:rPr>
        <w:t>6637,0</w:t>
      </w:r>
      <w:r w:rsidRPr="008743EB">
        <w:rPr>
          <w:sz w:val="28"/>
          <w:szCs w:val="28"/>
        </w:rPr>
        <w:t xml:space="preserve"> м</w:t>
      </w:r>
      <w:r w:rsidRPr="008743EB">
        <w:rPr>
          <w:sz w:val="28"/>
          <w:szCs w:val="28"/>
          <w:vertAlign w:val="superscript"/>
        </w:rPr>
        <w:t>3</w:t>
      </w:r>
      <w:r w:rsidRPr="008743EB">
        <w:rPr>
          <w:sz w:val="28"/>
          <w:szCs w:val="28"/>
        </w:rPr>
        <w:t xml:space="preserve">/см. </w:t>
      </w:r>
    </w:p>
    <w:p w:rsidR="006227E4" w:rsidRPr="008743EB" w:rsidRDefault="006227E4" w:rsidP="006227E4">
      <w:pPr>
        <w:rPr>
          <w:sz w:val="28"/>
          <w:szCs w:val="28"/>
        </w:rPr>
      </w:pPr>
      <w:r w:rsidRPr="008743EB">
        <w:rPr>
          <w:sz w:val="28"/>
          <w:szCs w:val="28"/>
        </w:rPr>
        <w:t xml:space="preserve">- руда окисленная: </w:t>
      </w:r>
      <w:r w:rsidR="003C0103" w:rsidRPr="008743EB">
        <w:rPr>
          <w:sz w:val="28"/>
          <w:szCs w:val="28"/>
        </w:rPr>
        <w:t>57251,908</w:t>
      </w:r>
      <w:r w:rsidRPr="008743EB">
        <w:rPr>
          <w:sz w:val="28"/>
          <w:szCs w:val="28"/>
        </w:rPr>
        <w:t xml:space="preserve"> м</w:t>
      </w:r>
      <w:r w:rsidRPr="008743EB">
        <w:rPr>
          <w:sz w:val="28"/>
          <w:szCs w:val="28"/>
          <w:vertAlign w:val="superscript"/>
        </w:rPr>
        <w:t>3</w:t>
      </w:r>
      <w:r w:rsidRPr="008743EB">
        <w:rPr>
          <w:sz w:val="28"/>
          <w:szCs w:val="28"/>
        </w:rPr>
        <w:t xml:space="preserve"> / </w:t>
      </w:r>
      <w:r w:rsidR="003C0103" w:rsidRPr="008743EB">
        <w:rPr>
          <w:sz w:val="28"/>
          <w:szCs w:val="28"/>
        </w:rPr>
        <w:t>120</w:t>
      </w:r>
      <w:r w:rsidRPr="008743EB">
        <w:rPr>
          <w:sz w:val="28"/>
          <w:szCs w:val="28"/>
        </w:rPr>
        <w:t xml:space="preserve"> / 2 = </w:t>
      </w:r>
      <w:r w:rsidR="003C0103" w:rsidRPr="008743EB">
        <w:rPr>
          <w:sz w:val="28"/>
          <w:szCs w:val="28"/>
        </w:rPr>
        <w:t>238,55</w:t>
      </w:r>
      <w:r w:rsidRPr="008743EB">
        <w:rPr>
          <w:sz w:val="28"/>
          <w:szCs w:val="28"/>
        </w:rPr>
        <w:t xml:space="preserve"> м</w:t>
      </w:r>
      <w:r w:rsidRPr="008743EB">
        <w:rPr>
          <w:sz w:val="28"/>
          <w:szCs w:val="28"/>
          <w:vertAlign w:val="superscript"/>
        </w:rPr>
        <w:t>3</w:t>
      </w:r>
      <w:r w:rsidRPr="008743EB">
        <w:rPr>
          <w:sz w:val="28"/>
          <w:szCs w:val="28"/>
        </w:rPr>
        <w:t>/см.</w:t>
      </w:r>
    </w:p>
    <w:p w:rsidR="006227E4" w:rsidRPr="008743EB" w:rsidRDefault="006227E4" w:rsidP="006227E4">
      <w:pPr>
        <w:jc w:val="both"/>
        <w:rPr>
          <w:sz w:val="28"/>
          <w:szCs w:val="28"/>
        </w:rPr>
      </w:pPr>
      <w:r w:rsidRPr="008743EB">
        <w:rPr>
          <w:sz w:val="28"/>
          <w:szCs w:val="28"/>
        </w:rPr>
        <w:t xml:space="preserve">- руда сульфидная: </w:t>
      </w:r>
      <w:r w:rsidR="003C0103" w:rsidRPr="008743EB">
        <w:rPr>
          <w:sz w:val="28"/>
          <w:szCs w:val="28"/>
        </w:rPr>
        <w:t>103053,435</w:t>
      </w:r>
      <w:r w:rsidRPr="008743EB">
        <w:rPr>
          <w:sz w:val="28"/>
          <w:szCs w:val="28"/>
        </w:rPr>
        <w:t xml:space="preserve"> м</w:t>
      </w:r>
      <w:r w:rsidRPr="008743EB">
        <w:rPr>
          <w:sz w:val="28"/>
          <w:szCs w:val="28"/>
          <w:vertAlign w:val="superscript"/>
        </w:rPr>
        <w:t>3</w:t>
      </w:r>
      <w:r w:rsidRPr="008743EB">
        <w:rPr>
          <w:sz w:val="28"/>
          <w:szCs w:val="28"/>
        </w:rPr>
        <w:t xml:space="preserve"> / </w:t>
      </w:r>
      <w:r w:rsidR="003C0103" w:rsidRPr="008743EB">
        <w:rPr>
          <w:sz w:val="28"/>
          <w:szCs w:val="28"/>
        </w:rPr>
        <w:t>120</w:t>
      </w:r>
      <w:r w:rsidRPr="008743EB">
        <w:rPr>
          <w:sz w:val="28"/>
          <w:szCs w:val="28"/>
        </w:rPr>
        <w:t xml:space="preserve"> / 2 = </w:t>
      </w:r>
      <w:r w:rsidR="003C0103" w:rsidRPr="008743EB">
        <w:rPr>
          <w:sz w:val="28"/>
          <w:szCs w:val="28"/>
        </w:rPr>
        <w:t>429,389</w:t>
      </w:r>
      <w:r w:rsidRPr="008743EB">
        <w:rPr>
          <w:sz w:val="28"/>
          <w:szCs w:val="28"/>
        </w:rPr>
        <w:t xml:space="preserve"> м</w:t>
      </w:r>
      <w:r w:rsidRPr="008743EB">
        <w:rPr>
          <w:sz w:val="28"/>
          <w:szCs w:val="28"/>
          <w:vertAlign w:val="superscript"/>
        </w:rPr>
        <w:t>3</w:t>
      </w:r>
      <w:r w:rsidRPr="008743EB">
        <w:rPr>
          <w:sz w:val="28"/>
          <w:szCs w:val="28"/>
        </w:rPr>
        <w:t>/см.</w:t>
      </w:r>
    </w:p>
    <w:p w:rsidR="006227E4" w:rsidRPr="008743EB" w:rsidRDefault="006227E4" w:rsidP="006227E4">
      <w:pPr>
        <w:jc w:val="both"/>
        <w:rPr>
          <w:sz w:val="28"/>
          <w:szCs w:val="28"/>
        </w:rPr>
      </w:pPr>
    </w:p>
    <w:p w:rsidR="006227E4" w:rsidRPr="008743EB" w:rsidRDefault="006227E4" w:rsidP="006227E4">
      <w:pPr>
        <w:jc w:val="both"/>
        <w:rPr>
          <w:sz w:val="28"/>
          <w:szCs w:val="28"/>
        </w:rPr>
      </w:pPr>
      <w:r w:rsidRPr="008743EB">
        <w:rPr>
          <w:sz w:val="28"/>
          <w:szCs w:val="28"/>
        </w:rPr>
        <w:t xml:space="preserve">Выход горной массы с 1 </w:t>
      </w:r>
      <w:proofErr w:type="spellStart"/>
      <w:r w:rsidRPr="008743EB">
        <w:rPr>
          <w:sz w:val="28"/>
          <w:szCs w:val="28"/>
        </w:rPr>
        <w:t>п.м</w:t>
      </w:r>
      <w:proofErr w:type="spellEnd"/>
      <w:r w:rsidRPr="008743EB">
        <w:rPr>
          <w:sz w:val="28"/>
          <w:szCs w:val="28"/>
        </w:rPr>
        <w:t>. скважины равен 29,2 м</w:t>
      </w:r>
      <w:r w:rsidRPr="008743EB">
        <w:rPr>
          <w:sz w:val="28"/>
          <w:szCs w:val="28"/>
          <w:vertAlign w:val="superscript"/>
        </w:rPr>
        <w:t xml:space="preserve">3 </w:t>
      </w:r>
      <w:r w:rsidRPr="008743EB">
        <w:rPr>
          <w:sz w:val="28"/>
          <w:szCs w:val="28"/>
        </w:rPr>
        <w:t>(</w:t>
      </w:r>
      <w:proofErr w:type="spellStart"/>
      <w:r w:rsidRPr="008743EB">
        <w:rPr>
          <w:sz w:val="28"/>
          <w:szCs w:val="28"/>
        </w:rPr>
        <w:t>тех.спецификация</w:t>
      </w:r>
      <w:proofErr w:type="spellEnd"/>
      <w:r w:rsidRPr="008743EB">
        <w:rPr>
          <w:sz w:val="28"/>
          <w:szCs w:val="28"/>
        </w:rPr>
        <w:t xml:space="preserve"> оборудования)</w:t>
      </w:r>
    </w:p>
    <w:p w:rsidR="006227E4" w:rsidRPr="008743EB" w:rsidRDefault="006227E4" w:rsidP="006227E4">
      <w:pPr>
        <w:jc w:val="both"/>
        <w:rPr>
          <w:sz w:val="28"/>
          <w:szCs w:val="28"/>
        </w:rPr>
      </w:pPr>
      <w:r w:rsidRPr="008743EB">
        <w:rPr>
          <w:sz w:val="28"/>
          <w:szCs w:val="28"/>
        </w:rPr>
        <w:lastRenderedPageBreak/>
        <w:t xml:space="preserve">Необходимое количество метров скважин для заданной производительности карьера, м/см, составит: сменная производительность по горной массе / выход горной массы с 1 </w:t>
      </w:r>
      <w:proofErr w:type="spellStart"/>
      <w:r w:rsidRPr="008743EB">
        <w:rPr>
          <w:sz w:val="28"/>
          <w:szCs w:val="28"/>
        </w:rPr>
        <w:t>п.м</w:t>
      </w:r>
      <w:proofErr w:type="spellEnd"/>
      <w:r w:rsidRPr="008743EB">
        <w:rPr>
          <w:sz w:val="28"/>
          <w:szCs w:val="28"/>
        </w:rPr>
        <w:t xml:space="preserve">. скважины: </w:t>
      </w:r>
    </w:p>
    <w:p w:rsidR="006227E4" w:rsidRPr="008743EB" w:rsidRDefault="006227E4" w:rsidP="006227E4">
      <w:pPr>
        <w:rPr>
          <w:sz w:val="28"/>
          <w:szCs w:val="28"/>
        </w:rPr>
      </w:pPr>
      <w:r w:rsidRPr="008743EB">
        <w:rPr>
          <w:sz w:val="28"/>
          <w:szCs w:val="28"/>
        </w:rPr>
        <w:t xml:space="preserve">- порода: </w:t>
      </w:r>
      <w:r w:rsidR="00246B1D" w:rsidRPr="008743EB">
        <w:rPr>
          <w:sz w:val="28"/>
          <w:szCs w:val="28"/>
        </w:rPr>
        <w:t xml:space="preserve">6637,0 </w:t>
      </w:r>
      <w:r w:rsidRPr="008743EB">
        <w:rPr>
          <w:sz w:val="28"/>
          <w:szCs w:val="28"/>
        </w:rPr>
        <w:t>м</w:t>
      </w:r>
      <w:r w:rsidRPr="008743EB">
        <w:rPr>
          <w:sz w:val="28"/>
          <w:szCs w:val="28"/>
          <w:vertAlign w:val="superscript"/>
        </w:rPr>
        <w:t>3</w:t>
      </w:r>
      <w:r w:rsidRPr="008743EB">
        <w:rPr>
          <w:sz w:val="28"/>
          <w:szCs w:val="28"/>
        </w:rPr>
        <w:t>/см / 29,2 м</w:t>
      </w:r>
      <w:r w:rsidRPr="008743EB">
        <w:rPr>
          <w:sz w:val="28"/>
          <w:szCs w:val="28"/>
          <w:vertAlign w:val="superscript"/>
        </w:rPr>
        <w:t>3</w:t>
      </w:r>
      <w:r w:rsidRPr="008743EB">
        <w:rPr>
          <w:sz w:val="28"/>
          <w:szCs w:val="28"/>
        </w:rPr>
        <w:t xml:space="preserve"> ≈ </w:t>
      </w:r>
      <w:r w:rsidR="00246B1D" w:rsidRPr="008743EB">
        <w:rPr>
          <w:sz w:val="28"/>
          <w:szCs w:val="28"/>
        </w:rPr>
        <w:t>227,29</w:t>
      </w:r>
      <w:r w:rsidRPr="008743EB">
        <w:rPr>
          <w:sz w:val="28"/>
          <w:szCs w:val="28"/>
        </w:rPr>
        <w:t xml:space="preserve"> м/см.</w:t>
      </w:r>
    </w:p>
    <w:p w:rsidR="006227E4" w:rsidRPr="008743EB" w:rsidRDefault="006227E4" w:rsidP="006227E4">
      <w:pPr>
        <w:rPr>
          <w:sz w:val="28"/>
          <w:szCs w:val="28"/>
        </w:rPr>
      </w:pPr>
      <w:r w:rsidRPr="008743EB">
        <w:rPr>
          <w:sz w:val="28"/>
          <w:szCs w:val="28"/>
        </w:rPr>
        <w:t xml:space="preserve">- руда окисленная: </w:t>
      </w:r>
      <w:r w:rsidR="00906618" w:rsidRPr="008743EB">
        <w:rPr>
          <w:sz w:val="28"/>
          <w:szCs w:val="28"/>
        </w:rPr>
        <w:t xml:space="preserve">238,55 </w:t>
      </w:r>
      <w:r w:rsidRPr="008743EB">
        <w:rPr>
          <w:sz w:val="28"/>
          <w:szCs w:val="28"/>
        </w:rPr>
        <w:t>м</w:t>
      </w:r>
      <w:r w:rsidRPr="008743EB">
        <w:rPr>
          <w:sz w:val="28"/>
          <w:szCs w:val="28"/>
          <w:vertAlign w:val="superscript"/>
        </w:rPr>
        <w:t>3</w:t>
      </w:r>
      <w:r w:rsidRPr="008743EB">
        <w:rPr>
          <w:sz w:val="28"/>
          <w:szCs w:val="28"/>
        </w:rPr>
        <w:t>/см / 29,2 м</w:t>
      </w:r>
      <w:r w:rsidRPr="008743EB">
        <w:rPr>
          <w:sz w:val="28"/>
          <w:szCs w:val="28"/>
          <w:vertAlign w:val="superscript"/>
        </w:rPr>
        <w:t>3</w:t>
      </w:r>
      <w:r w:rsidRPr="008743EB">
        <w:rPr>
          <w:sz w:val="28"/>
          <w:szCs w:val="28"/>
        </w:rPr>
        <w:t xml:space="preserve"> ≈ </w:t>
      </w:r>
      <w:r w:rsidR="00906618" w:rsidRPr="008743EB">
        <w:rPr>
          <w:sz w:val="28"/>
          <w:szCs w:val="28"/>
        </w:rPr>
        <w:t>8,17</w:t>
      </w:r>
      <w:r w:rsidRPr="008743EB">
        <w:rPr>
          <w:sz w:val="28"/>
          <w:szCs w:val="28"/>
        </w:rPr>
        <w:t xml:space="preserve"> м/см.</w:t>
      </w:r>
    </w:p>
    <w:p w:rsidR="006227E4" w:rsidRPr="008743EB" w:rsidRDefault="006227E4" w:rsidP="006227E4">
      <w:pPr>
        <w:rPr>
          <w:sz w:val="28"/>
          <w:szCs w:val="28"/>
        </w:rPr>
      </w:pPr>
      <w:r w:rsidRPr="008743EB">
        <w:rPr>
          <w:sz w:val="28"/>
          <w:szCs w:val="28"/>
        </w:rPr>
        <w:t xml:space="preserve">- руда сульфидная: </w:t>
      </w:r>
      <w:r w:rsidR="00906618" w:rsidRPr="008743EB">
        <w:rPr>
          <w:sz w:val="28"/>
          <w:szCs w:val="28"/>
        </w:rPr>
        <w:t xml:space="preserve">429,389 </w:t>
      </w:r>
      <w:r w:rsidRPr="008743EB">
        <w:rPr>
          <w:sz w:val="28"/>
          <w:szCs w:val="28"/>
        </w:rPr>
        <w:t>м</w:t>
      </w:r>
      <w:r w:rsidRPr="008743EB">
        <w:rPr>
          <w:sz w:val="28"/>
          <w:szCs w:val="28"/>
          <w:vertAlign w:val="superscript"/>
        </w:rPr>
        <w:t>3</w:t>
      </w:r>
      <w:r w:rsidRPr="008743EB">
        <w:rPr>
          <w:sz w:val="28"/>
          <w:szCs w:val="28"/>
        </w:rPr>
        <w:t>/см / 29,2 м</w:t>
      </w:r>
      <w:r w:rsidRPr="008743EB">
        <w:rPr>
          <w:sz w:val="28"/>
          <w:szCs w:val="28"/>
          <w:vertAlign w:val="superscript"/>
        </w:rPr>
        <w:t>3</w:t>
      </w:r>
      <w:r w:rsidRPr="008743EB">
        <w:rPr>
          <w:sz w:val="28"/>
          <w:szCs w:val="28"/>
        </w:rPr>
        <w:t xml:space="preserve"> ≈ </w:t>
      </w:r>
      <w:r w:rsidR="00906618" w:rsidRPr="008743EB">
        <w:rPr>
          <w:sz w:val="28"/>
          <w:szCs w:val="28"/>
        </w:rPr>
        <w:t>14,71</w:t>
      </w:r>
      <w:r w:rsidRPr="008743EB">
        <w:rPr>
          <w:sz w:val="28"/>
          <w:szCs w:val="28"/>
        </w:rPr>
        <w:t xml:space="preserve"> м/см.</w:t>
      </w:r>
    </w:p>
    <w:p w:rsidR="006227E4" w:rsidRPr="008743EB" w:rsidRDefault="006227E4" w:rsidP="006227E4">
      <w:pPr>
        <w:jc w:val="both"/>
        <w:rPr>
          <w:sz w:val="28"/>
          <w:szCs w:val="28"/>
        </w:rPr>
      </w:pPr>
    </w:p>
    <w:p w:rsidR="006227E4" w:rsidRPr="008743EB" w:rsidRDefault="006227E4" w:rsidP="006227E4">
      <w:pPr>
        <w:jc w:val="both"/>
        <w:rPr>
          <w:sz w:val="28"/>
          <w:szCs w:val="28"/>
        </w:rPr>
      </w:pPr>
      <w:r w:rsidRPr="008743EB">
        <w:rPr>
          <w:sz w:val="28"/>
          <w:szCs w:val="28"/>
        </w:rPr>
        <w:t xml:space="preserve">Время, затрачиваемое на бурение необходимого количества </w:t>
      </w:r>
      <w:proofErr w:type="spellStart"/>
      <w:r w:rsidRPr="008743EB">
        <w:rPr>
          <w:sz w:val="28"/>
          <w:szCs w:val="28"/>
        </w:rPr>
        <w:t>п.м</w:t>
      </w:r>
      <w:proofErr w:type="spellEnd"/>
      <w:r w:rsidRPr="008743EB">
        <w:rPr>
          <w:sz w:val="28"/>
          <w:szCs w:val="28"/>
        </w:rPr>
        <w:t xml:space="preserve">. в смену, в соответствии с технологической скоростью бурения, принимаемой </w:t>
      </w:r>
      <w:r w:rsidR="005D655F" w:rsidRPr="008743EB">
        <w:rPr>
          <w:sz w:val="28"/>
          <w:szCs w:val="28"/>
        </w:rPr>
        <w:t>1</w:t>
      </w:r>
      <w:r w:rsidRPr="008743EB">
        <w:rPr>
          <w:sz w:val="28"/>
          <w:szCs w:val="28"/>
        </w:rPr>
        <w:t xml:space="preserve">0 м/час, составит: </w:t>
      </w:r>
    </w:p>
    <w:p w:rsidR="006227E4" w:rsidRPr="008743EB" w:rsidRDefault="006227E4" w:rsidP="006227E4">
      <w:pPr>
        <w:jc w:val="both"/>
        <w:rPr>
          <w:sz w:val="28"/>
          <w:szCs w:val="28"/>
        </w:rPr>
      </w:pPr>
      <w:r w:rsidRPr="008743EB">
        <w:rPr>
          <w:sz w:val="28"/>
          <w:szCs w:val="28"/>
        </w:rPr>
        <w:t xml:space="preserve">- порода: </w:t>
      </w:r>
      <w:r w:rsidR="00246B1D" w:rsidRPr="008743EB">
        <w:rPr>
          <w:sz w:val="28"/>
          <w:szCs w:val="28"/>
        </w:rPr>
        <w:t>227,29</w:t>
      </w:r>
      <w:r w:rsidR="00906618" w:rsidRPr="008743EB">
        <w:rPr>
          <w:sz w:val="28"/>
          <w:szCs w:val="28"/>
        </w:rPr>
        <w:t xml:space="preserve"> </w:t>
      </w:r>
      <w:r w:rsidRPr="008743EB">
        <w:rPr>
          <w:sz w:val="28"/>
          <w:szCs w:val="28"/>
        </w:rPr>
        <w:t xml:space="preserve">м/см / </w:t>
      </w:r>
      <w:r w:rsidR="007A4BEF" w:rsidRPr="008743EB">
        <w:rPr>
          <w:sz w:val="28"/>
          <w:szCs w:val="28"/>
        </w:rPr>
        <w:t>1</w:t>
      </w:r>
      <w:r w:rsidRPr="008743EB">
        <w:rPr>
          <w:sz w:val="28"/>
          <w:szCs w:val="28"/>
        </w:rPr>
        <w:t xml:space="preserve">0 м/час = </w:t>
      </w:r>
      <w:r w:rsidR="00246B1D" w:rsidRPr="008743EB">
        <w:rPr>
          <w:sz w:val="28"/>
          <w:szCs w:val="28"/>
        </w:rPr>
        <w:t>22,729</w:t>
      </w:r>
      <w:r w:rsidR="00906618" w:rsidRPr="008743EB">
        <w:rPr>
          <w:sz w:val="28"/>
          <w:szCs w:val="28"/>
        </w:rPr>
        <w:t xml:space="preserve"> </w:t>
      </w:r>
      <w:r w:rsidRPr="008743EB">
        <w:rPr>
          <w:sz w:val="28"/>
          <w:szCs w:val="28"/>
        </w:rPr>
        <w:t>час/см * 2 см/</w:t>
      </w:r>
      <w:proofErr w:type="spellStart"/>
      <w:r w:rsidRPr="008743EB">
        <w:rPr>
          <w:sz w:val="28"/>
          <w:szCs w:val="28"/>
        </w:rPr>
        <w:t>сут</w:t>
      </w:r>
      <w:proofErr w:type="spellEnd"/>
      <w:r w:rsidRPr="008743EB">
        <w:rPr>
          <w:sz w:val="28"/>
          <w:szCs w:val="28"/>
        </w:rPr>
        <w:t xml:space="preserve"> * </w:t>
      </w:r>
      <w:r w:rsidR="003C0103" w:rsidRPr="008743EB">
        <w:rPr>
          <w:sz w:val="28"/>
          <w:szCs w:val="28"/>
        </w:rPr>
        <w:t>120</w:t>
      </w:r>
      <w:r w:rsidRPr="008743EB">
        <w:rPr>
          <w:sz w:val="28"/>
          <w:szCs w:val="28"/>
        </w:rPr>
        <w:t xml:space="preserve"> </w:t>
      </w:r>
      <w:proofErr w:type="spellStart"/>
      <w:r w:rsidRPr="008743EB">
        <w:rPr>
          <w:sz w:val="28"/>
          <w:szCs w:val="28"/>
        </w:rPr>
        <w:t>сут</w:t>
      </w:r>
      <w:proofErr w:type="spellEnd"/>
      <w:r w:rsidRPr="008743EB">
        <w:rPr>
          <w:sz w:val="28"/>
          <w:szCs w:val="28"/>
        </w:rPr>
        <w:t xml:space="preserve">/год ≈ </w:t>
      </w:r>
      <w:r w:rsidR="00246B1D" w:rsidRPr="008743EB">
        <w:rPr>
          <w:sz w:val="28"/>
          <w:szCs w:val="28"/>
        </w:rPr>
        <w:t>5454,96</w:t>
      </w:r>
      <w:r w:rsidRPr="008743EB">
        <w:rPr>
          <w:sz w:val="28"/>
          <w:szCs w:val="28"/>
        </w:rPr>
        <w:t xml:space="preserve"> ч/год</w:t>
      </w:r>
    </w:p>
    <w:p w:rsidR="006227E4" w:rsidRPr="008743EB" w:rsidRDefault="006227E4" w:rsidP="006227E4">
      <w:pPr>
        <w:jc w:val="both"/>
        <w:rPr>
          <w:sz w:val="28"/>
          <w:szCs w:val="28"/>
        </w:rPr>
      </w:pPr>
      <w:r w:rsidRPr="008743EB">
        <w:rPr>
          <w:sz w:val="28"/>
          <w:szCs w:val="28"/>
        </w:rPr>
        <w:t xml:space="preserve">- руда окисленная: </w:t>
      </w:r>
      <w:r w:rsidR="00906618" w:rsidRPr="008743EB">
        <w:rPr>
          <w:sz w:val="28"/>
          <w:szCs w:val="28"/>
        </w:rPr>
        <w:t xml:space="preserve">8,17 </w:t>
      </w:r>
      <w:r w:rsidRPr="008743EB">
        <w:rPr>
          <w:sz w:val="28"/>
          <w:szCs w:val="28"/>
        </w:rPr>
        <w:t xml:space="preserve">м/см / </w:t>
      </w:r>
      <w:r w:rsidR="007A4BEF" w:rsidRPr="008743EB">
        <w:rPr>
          <w:sz w:val="28"/>
          <w:szCs w:val="28"/>
        </w:rPr>
        <w:t>1</w:t>
      </w:r>
      <w:r w:rsidRPr="008743EB">
        <w:rPr>
          <w:sz w:val="28"/>
          <w:szCs w:val="28"/>
        </w:rPr>
        <w:t xml:space="preserve">0 м/час = </w:t>
      </w:r>
      <w:r w:rsidR="00906618" w:rsidRPr="008743EB">
        <w:rPr>
          <w:sz w:val="28"/>
          <w:szCs w:val="28"/>
        </w:rPr>
        <w:t>0,817</w:t>
      </w:r>
      <w:r w:rsidRPr="008743EB">
        <w:rPr>
          <w:sz w:val="28"/>
          <w:szCs w:val="28"/>
        </w:rPr>
        <w:t xml:space="preserve"> час/см * 2 см/</w:t>
      </w:r>
      <w:proofErr w:type="spellStart"/>
      <w:r w:rsidRPr="008743EB">
        <w:rPr>
          <w:sz w:val="28"/>
          <w:szCs w:val="28"/>
        </w:rPr>
        <w:t>сут</w:t>
      </w:r>
      <w:proofErr w:type="spellEnd"/>
      <w:r w:rsidRPr="008743EB">
        <w:rPr>
          <w:sz w:val="28"/>
          <w:szCs w:val="28"/>
        </w:rPr>
        <w:t xml:space="preserve"> * </w:t>
      </w:r>
      <w:r w:rsidR="003C0103" w:rsidRPr="008743EB">
        <w:rPr>
          <w:sz w:val="28"/>
          <w:szCs w:val="28"/>
        </w:rPr>
        <w:t>120</w:t>
      </w:r>
      <w:r w:rsidRPr="008743EB">
        <w:rPr>
          <w:sz w:val="28"/>
          <w:szCs w:val="28"/>
        </w:rPr>
        <w:t xml:space="preserve"> </w:t>
      </w:r>
      <w:proofErr w:type="spellStart"/>
      <w:r w:rsidRPr="008743EB">
        <w:rPr>
          <w:sz w:val="28"/>
          <w:szCs w:val="28"/>
        </w:rPr>
        <w:t>сут</w:t>
      </w:r>
      <w:proofErr w:type="spellEnd"/>
      <w:r w:rsidRPr="008743EB">
        <w:rPr>
          <w:sz w:val="28"/>
          <w:szCs w:val="28"/>
        </w:rPr>
        <w:t xml:space="preserve">/год ≈ </w:t>
      </w:r>
      <w:r w:rsidR="00906618" w:rsidRPr="008743EB">
        <w:rPr>
          <w:sz w:val="28"/>
          <w:szCs w:val="28"/>
        </w:rPr>
        <w:t>196,08</w:t>
      </w:r>
      <w:r w:rsidRPr="008743EB">
        <w:rPr>
          <w:sz w:val="28"/>
          <w:szCs w:val="28"/>
        </w:rPr>
        <w:t xml:space="preserve"> ч/год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sz w:val="28"/>
          <w:szCs w:val="28"/>
        </w:rPr>
        <w:t xml:space="preserve">- руда сульфидная: </w:t>
      </w:r>
      <w:r w:rsidR="00906618" w:rsidRPr="008743EB">
        <w:rPr>
          <w:sz w:val="28"/>
          <w:szCs w:val="28"/>
        </w:rPr>
        <w:t xml:space="preserve">14,71 </w:t>
      </w:r>
      <w:r w:rsidRPr="008743EB">
        <w:rPr>
          <w:sz w:val="28"/>
          <w:szCs w:val="28"/>
        </w:rPr>
        <w:t xml:space="preserve">м/см / </w:t>
      </w:r>
      <w:r w:rsidR="007A4BEF" w:rsidRPr="008743EB">
        <w:rPr>
          <w:sz w:val="28"/>
          <w:szCs w:val="28"/>
        </w:rPr>
        <w:t>1</w:t>
      </w:r>
      <w:r w:rsidRPr="008743EB">
        <w:rPr>
          <w:sz w:val="28"/>
          <w:szCs w:val="28"/>
        </w:rPr>
        <w:t xml:space="preserve">0 м/час = </w:t>
      </w:r>
      <w:r w:rsidR="007A4BEF" w:rsidRPr="008743EB">
        <w:rPr>
          <w:sz w:val="28"/>
          <w:szCs w:val="28"/>
        </w:rPr>
        <w:t>1,</w:t>
      </w:r>
      <w:r w:rsidR="00715769" w:rsidRPr="008743EB">
        <w:rPr>
          <w:sz w:val="28"/>
          <w:szCs w:val="28"/>
        </w:rPr>
        <w:t>471</w:t>
      </w:r>
      <w:r w:rsidRPr="008743EB">
        <w:rPr>
          <w:sz w:val="28"/>
          <w:szCs w:val="28"/>
        </w:rPr>
        <w:t xml:space="preserve"> час/см * 2 см/</w:t>
      </w:r>
      <w:proofErr w:type="spellStart"/>
      <w:r w:rsidRPr="008743EB">
        <w:rPr>
          <w:sz w:val="28"/>
          <w:szCs w:val="28"/>
        </w:rPr>
        <w:t>сут</w:t>
      </w:r>
      <w:proofErr w:type="spellEnd"/>
      <w:r w:rsidRPr="008743EB">
        <w:rPr>
          <w:sz w:val="28"/>
          <w:szCs w:val="28"/>
        </w:rPr>
        <w:t xml:space="preserve"> * </w:t>
      </w:r>
      <w:r w:rsidR="003C0103" w:rsidRPr="008743EB">
        <w:rPr>
          <w:sz w:val="28"/>
          <w:szCs w:val="28"/>
        </w:rPr>
        <w:t>120</w:t>
      </w:r>
      <w:r w:rsidRPr="008743EB">
        <w:rPr>
          <w:sz w:val="28"/>
          <w:szCs w:val="28"/>
        </w:rPr>
        <w:t xml:space="preserve"> </w:t>
      </w:r>
      <w:proofErr w:type="spellStart"/>
      <w:r w:rsidRPr="008743EB">
        <w:rPr>
          <w:sz w:val="28"/>
          <w:szCs w:val="28"/>
        </w:rPr>
        <w:t>сут</w:t>
      </w:r>
      <w:proofErr w:type="spellEnd"/>
      <w:r w:rsidRPr="008743EB">
        <w:rPr>
          <w:sz w:val="28"/>
          <w:szCs w:val="28"/>
        </w:rPr>
        <w:t xml:space="preserve">/год ≈ </w:t>
      </w:r>
      <w:r w:rsidR="00715769" w:rsidRPr="008743EB">
        <w:rPr>
          <w:sz w:val="28"/>
          <w:szCs w:val="28"/>
        </w:rPr>
        <w:t>353,04</w:t>
      </w:r>
      <w:r w:rsidRPr="008743EB">
        <w:rPr>
          <w:sz w:val="28"/>
          <w:szCs w:val="28"/>
        </w:rPr>
        <w:t xml:space="preserve"> ч/год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Список литературы: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Тип источника выделения: Карьер</w:t>
      </w:r>
    </w:p>
    <w:p w:rsidR="00517BF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Материал: Порода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</w:p>
    <w:p w:rsidR="00517BF4" w:rsidRPr="008743E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8743EB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Вид работ: Буровые и др. </w:t>
      </w:r>
      <w:proofErr w:type="gramStart"/>
      <w:r w:rsidRPr="008743EB">
        <w:rPr>
          <w:color w:val="000000"/>
          <w:sz w:val="28"/>
          <w:szCs w:val="28"/>
        </w:rPr>
        <w:t>работы</w:t>
      </w:r>
      <w:proofErr w:type="gramEnd"/>
      <w:r w:rsidRPr="008743EB">
        <w:rPr>
          <w:color w:val="000000"/>
          <w:sz w:val="28"/>
          <w:szCs w:val="28"/>
        </w:rPr>
        <w:t xml:space="preserve"> связанные с пылевыделением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Оборудование: Пневматический бурильный молоток при бурении мокрым способом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Интенсивность </w:t>
      </w:r>
      <w:proofErr w:type="spellStart"/>
      <w:r w:rsidRPr="008743EB">
        <w:rPr>
          <w:color w:val="000000"/>
          <w:sz w:val="28"/>
          <w:szCs w:val="28"/>
        </w:rPr>
        <w:t>пылевыд</w:t>
      </w:r>
      <w:proofErr w:type="spellEnd"/>
      <w:r w:rsidR="00246B1D" w:rsidRPr="008743EB">
        <w:rPr>
          <w:color w:val="000000"/>
          <w:sz w:val="28"/>
          <w:szCs w:val="28"/>
        </w:rPr>
        <w:t>.</w:t>
      </w:r>
      <w:r w:rsidRPr="008743EB">
        <w:rPr>
          <w:color w:val="000000"/>
          <w:sz w:val="28"/>
          <w:szCs w:val="28"/>
        </w:rPr>
        <w:t xml:space="preserve"> от единицы оборудования, г/ч (табл.16), </w:t>
      </w:r>
      <w:r w:rsidRPr="008743EB">
        <w:rPr>
          <w:b/>
          <w:i/>
          <w:color w:val="000000"/>
          <w:sz w:val="28"/>
          <w:szCs w:val="28"/>
        </w:rPr>
        <w:t xml:space="preserve">G = </w:t>
      </w:r>
      <w:r w:rsidRPr="008743EB">
        <w:rPr>
          <w:b/>
          <w:color w:val="000000"/>
          <w:sz w:val="28"/>
          <w:szCs w:val="28"/>
        </w:rPr>
        <w:t>18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Количество одновременно работающего данного оборудования, шт., </w:t>
      </w:r>
      <w:r w:rsidRPr="008743EB">
        <w:rPr>
          <w:b/>
          <w:i/>
          <w:color w:val="000000"/>
          <w:sz w:val="28"/>
          <w:szCs w:val="28"/>
        </w:rPr>
        <w:t xml:space="preserve">N = </w:t>
      </w:r>
      <w:r w:rsidRPr="008743EB">
        <w:rPr>
          <w:b/>
          <w:color w:val="000000"/>
          <w:sz w:val="28"/>
          <w:szCs w:val="28"/>
        </w:rPr>
        <w:t>1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Способ бурения: Шарошечное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Cистема</w:t>
      </w:r>
      <w:proofErr w:type="spellEnd"/>
      <w:r w:rsidRPr="008743EB">
        <w:rPr>
          <w:color w:val="000000"/>
          <w:sz w:val="28"/>
          <w:szCs w:val="28"/>
        </w:rPr>
        <w:t xml:space="preserve"> </w:t>
      </w:r>
      <w:proofErr w:type="spellStart"/>
      <w:r w:rsidRPr="008743EB">
        <w:rPr>
          <w:color w:val="000000"/>
          <w:sz w:val="28"/>
          <w:szCs w:val="28"/>
        </w:rPr>
        <w:t>пылеочистки</w:t>
      </w:r>
      <w:proofErr w:type="spellEnd"/>
      <w:r w:rsidRPr="008743EB">
        <w:rPr>
          <w:color w:val="000000"/>
          <w:sz w:val="28"/>
          <w:szCs w:val="28"/>
        </w:rPr>
        <w:t>: Мокрый пылеуловитель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Степень </w:t>
      </w:r>
      <w:proofErr w:type="spellStart"/>
      <w:r w:rsidRPr="008743EB">
        <w:rPr>
          <w:color w:val="000000"/>
          <w:sz w:val="28"/>
          <w:szCs w:val="28"/>
        </w:rPr>
        <w:t>пылеочистки</w:t>
      </w:r>
      <w:proofErr w:type="spellEnd"/>
      <w:r w:rsidRPr="008743EB">
        <w:rPr>
          <w:color w:val="000000"/>
          <w:sz w:val="28"/>
          <w:szCs w:val="28"/>
        </w:rPr>
        <w:t xml:space="preserve">, в долях единицы (табл.15), </w:t>
      </w:r>
      <w:r w:rsidRPr="008743EB">
        <w:rPr>
          <w:b/>
          <w:i/>
          <w:color w:val="000000"/>
          <w:sz w:val="28"/>
          <w:szCs w:val="28"/>
        </w:rPr>
        <w:t xml:space="preserve">N = </w:t>
      </w:r>
      <w:r w:rsidRPr="008743EB">
        <w:rPr>
          <w:b/>
          <w:color w:val="000000"/>
          <w:sz w:val="28"/>
          <w:szCs w:val="28"/>
        </w:rPr>
        <w:t>0.85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Максимальный разовый </w:t>
      </w:r>
      <w:proofErr w:type="gramStart"/>
      <w:r w:rsidRPr="008743EB">
        <w:rPr>
          <w:color w:val="000000"/>
          <w:sz w:val="28"/>
          <w:szCs w:val="28"/>
        </w:rPr>
        <w:t>выброс ,</w:t>
      </w:r>
      <w:proofErr w:type="gramEnd"/>
      <w:r w:rsidRPr="008743EB">
        <w:rPr>
          <w:color w:val="000000"/>
          <w:sz w:val="28"/>
          <w:szCs w:val="28"/>
        </w:rPr>
        <w:t xml:space="preserve"> г/ч, </w:t>
      </w:r>
      <w:r w:rsidRPr="008743EB">
        <w:rPr>
          <w:b/>
          <w:i/>
          <w:color w:val="000000"/>
          <w:sz w:val="28"/>
          <w:szCs w:val="28"/>
        </w:rPr>
        <w:t xml:space="preserve">GC = N · G · (1-N) = </w:t>
      </w:r>
      <w:r w:rsidRPr="008743EB">
        <w:rPr>
          <w:b/>
          <w:color w:val="000000"/>
          <w:sz w:val="28"/>
          <w:szCs w:val="28"/>
        </w:rPr>
        <w:t>1 · 18 · (1-0.85) = 2.7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Продолжительность работы в течении 20 минут, мин, </w:t>
      </w:r>
      <w:r w:rsidRPr="008743EB">
        <w:rPr>
          <w:b/>
          <w:i/>
          <w:color w:val="000000"/>
          <w:sz w:val="28"/>
          <w:szCs w:val="28"/>
        </w:rPr>
        <w:t xml:space="preserve">TN = </w:t>
      </w:r>
      <w:r w:rsidRPr="008743EB">
        <w:rPr>
          <w:b/>
          <w:color w:val="000000"/>
          <w:sz w:val="28"/>
          <w:szCs w:val="28"/>
        </w:rPr>
        <w:t>20</w:t>
      </w:r>
    </w:p>
    <w:p w:rsidR="00715769" w:rsidRPr="008743EB" w:rsidRDefault="00715769" w:rsidP="00715769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Максимальный разовый выброс, г/с (9), </w:t>
      </w:r>
      <w:r w:rsidRPr="008743EB">
        <w:rPr>
          <w:b/>
          <w:i/>
          <w:color w:val="000000"/>
          <w:sz w:val="28"/>
          <w:szCs w:val="28"/>
        </w:rPr>
        <w:t xml:space="preserve">Q = GC / 3600 · TN · 60 / 1200 = </w:t>
      </w:r>
      <w:r w:rsidRPr="008743EB">
        <w:rPr>
          <w:b/>
          <w:color w:val="000000"/>
          <w:sz w:val="28"/>
          <w:szCs w:val="28"/>
        </w:rPr>
        <w:t>2.7 / 3600 · 20 · 60 / 1200 = 0.00075</w:t>
      </w:r>
    </w:p>
    <w:p w:rsidR="00246B1D" w:rsidRPr="008743EB" w:rsidRDefault="00246B1D" w:rsidP="00246B1D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lastRenderedPageBreak/>
        <w:t xml:space="preserve">Время работы в год, часов, </w:t>
      </w:r>
      <w:r w:rsidRPr="008743EB">
        <w:rPr>
          <w:b/>
          <w:i/>
          <w:color w:val="000000"/>
          <w:sz w:val="28"/>
          <w:szCs w:val="28"/>
        </w:rPr>
        <w:t xml:space="preserve">RT = </w:t>
      </w:r>
      <w:r w:rsidRPr="008743EB">
        <w:rPr>
          <w:b/>
          <w:color w:val="000000"/>
          <w:sz w:val="28"/>
          <w:szCs w:val="28"/>
        </w:rPr>
        <w:t>5454.96</w:t>
      </w:r>
    </w:p>
    <w:p w:rsidR="00715769" w:rsidRPr="008743EB" w:rsidRDefault="00246B1D" w:rsidP="00246B1D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Валовый выброс, т/год, </w:t>
      </w:r>
      <w:r w:rsidRPr="008743EB">
        <w:rPr>
          <w:b/>
          <w:i/>
          <w:color w:val="000000"/>
          <w:sz w:val="28"/>
          <w:szCs w:val="28"/>
        </w:rPr>
        <w:t>QГОД = GC · RT · 10</w:t>
      </w:r>
      <w:r w:rsidRPr="008743EB">
        <w:rPr>
          <w:b/>
          <w:i/>
          <w:color w:val="000000"/>
          <w:sz w:val="28"/>
          <w:szCs w:val="28"/>
          <w:vertAlign w:val="superscript"/>
        </w:rPr>
        <w:t>-6</w:t>
      </w:r>
      <w:r w:rsidRPr="008743EB">
        <w:rPr>
          <w:b/>
          <w:i/>
          <w:color w:val="000000"/>
          <w:sz w:val="28"/>
          <w:szCs w:val="28"/>
        </w:rPr>
        <w:t xml:space="preserve"> = </w:t>
      </w:r>
      <w:r w:rsidRPr="008743EB">
        <w:rPr>
          <w:b/>
          <w:color w:val="000000"/>
          <w:sz w:val="28"/>
          <w:szCs w:val="28"/>
        </w:rPr>
        <w:t>2.7 · 5454.96 · 10</w:t>
      </w:r>
      <w:r w:rsidRPr="008743EB">
        <w:rPr>
          <w:b/>
          <w:color w:val="000000"/>
          <w:sz w:val="28"/>
          <w:szCs w:val="28"/>
          <w:vertAlign w:val="superscript"/>
        </w:rPr>
        <w:t>-6</w:t>
      </w:r>
      <w:r w:rsidRPr="008743EB">
        <w:rPr>
          <w:b/>
          <w:color w:val="000000"/>
          <w:sz w:val="28"/>
          <w:szCs w:val="28"/>
        </w:rPr>
        <w:t xml:space="preserve"> = 0.01473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Тип источника выделения: Карьер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Материал: </w:t>
      </w:r>
      <w:r w:rsidRPr="008743EB">
        <w:rPr>
          <w:sz w:val="28"/>
          <w:szCs w:val="28"/>
        </w:rPr>
        <w:t>Руда окисленная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</w:p>
    <w:p w:rsidR="00517BF4" w:rsidRPr="008743E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8743EB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Вид работ: Буровые и др. </w:t>
      </w:r>
      <w:proofErr w:type="gramStart"/>
      <w:r w:rsidRPr="008743EB">
        <w:rPr>
          <w:color w:val="000000"/>
          <w:sz w:val="28"/>
          <w:szCs w:val="28"/>
        </w:rPr>
        <w:t>работы</w:t>
      </w:r>
      <w:proofErr w:type="gramEnd"/>
      <w:r w:rsidRPr="008743EB">
        <w:rPr>
          <w:color w:val="000000"/>
          <w:sz w:val="28"/>
          <w:szCs w:val="28"/>
        </w:rPr>
        <w:t xml:space="preserve"> связанные с пылевыделением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Оборудование: Пневматический бурильный молоток при бурении мокрым способом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Интенсивность </w:t>
      </w:r>
      <w:proofErr w:type="spellStart"/>
      <w:r w:rsidRPr="008743EB">
        <w:rPr>
          <w:color w:val="000000"/>
          <w:sz w:val="28"/>
          <w:szCs w:val="28"/>
        </w:rPr>
        <w:t>пылевыд</w:t>
      </w:r>
      <w:proofErr w:type="spellEnd"/>
      <w:r w:rsidR="00246B1D" w:rsidRPr="008743EB">
        <w:rPr>
          <w:color w:val="000000"/>
          <w:sz w:val="28"/>
          <w:szCs w:val="28"/>
        </w:rPr>
        <w:t>.</w:t>
      </w:r>
      <w:r w:rsidRPr="008743EB">
        <w:rPr>
          <w:color w:val="000000"/>
          <w:sz w:val="28"/>
          <w:szCs w:val="28"/>
        </w:rPr>
        <w:t xml:space="preserve"> от единицы оборудования, г/ч (табл.16), </w:t>
      </w:r>
      <w:r w:rsidRPr="008743EB">
        <w:rPr>
          <w:b/>
          <w:i/>
          <w:color w:val="000000"/>
          <w:sz w:val="28"/>
          <w:szCs w:val="28"/>
        </w:rPr>
        <w:t xml:space="preserve">G = </w:t>
      </w:r>
      <w:r w:rsidRPr="008743EB">
        <w:rPr>
          <w:b/>
          <w:color w:val="000000"/>
          <w:sz w:val="28"/>
          <w:szCs w:val="28"/>
        </w:rPr>
        <w:t>18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Количество одновременно работающего данного оборудования, шт., </w:t>
      </w:r>
      <w:r w:rsidRPr="008743EB">
        <w:rPr>
          <w:b/>
          <w:i/>
          <w:color w:val="000000"/>
          <w:sz w:val="28"/>
          <w:szCs w:val="28"/>
        </w:rPr>
        <w:t xml:space="preserve">N = </w:t>
      </w:r>
      <w:r w:rsidRPr="008743EB">
        <w:rPr>
          <w:b/>
          <w:color w:val="000000"/>
          <w:sz w:val="28"/>
          <w:szCs w:val="28"/>
        </w:rPr>
        <w:t>1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Способ бурения: Шарошечное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Cистема</w:t>
      </w:r>
      <w:proofErr w:type="spellEnd"/>
      <w:r w:rsidRPr="008743EB">
        <w:rPr>
          <w:color w:val="000000"/>
          <w:sz w:val="28"/>
          <w:szCs w:val="28"/>
        </w:rPr>
        <w:t xml:space="preserve"> </w:t>
      </w:r>
      <w:proofErr w:type="spellStart"/>
      <w:r w:rsidRPr="008743EB">
        <w:rPr>
          <w:color w:val="000000"/>
          <w:sz w:val="28"/>
          <w:szCs w:val="28"/>
        </w:rPr>
        <w:t>пылеочистки</w:t>
      </w:r>
      <w:proofErr w:type="spellEnd"/>
      <w:r w:rsidRPr="008743EB">
        <w:rPr>
          <w:color w:val="000000"/>
          <w:sz w:val="28"/>
          <w:szCs w:val="28"/>
        </w:rPr>
        <w:t>: Мокрый пылеуловитель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Степень </w:t>
      </w:r>
      <w:proofErr w:type="spellStart"/>
      <w:r w:rsidRPr="008743EB">
        <w:rPr>
          <w:color w:val="000000"/>
          <w:sz w:val="28"/>
          <w:szCs w:val="28"/>
        </w:rPr>
        <w:t>пылеочистки</w:t>
      </w:r>
      <w:proofErr w:type="spellEnd"/>
      <w:r w:rsidRPr="008743EB">
        <w:rPr>
          <w:color w:val="000000"/>
          <w:sz w:val="28"/>
          <w:szCs w:val="28"/>
        </w:rPr>
        <w:t xml:space="preserve">, в долях единицы (табл.15), </w:t>
      </w:r>
      <w:r w:rsidRPr="008743EB">
        <w:rPr>
          <w:b/>
          <w:i/>
          <w:color w:val="000000"/>
          <w:sz w:val="28"/>
          <w:szCs w:val="28"/>
        </w:rPr>
        <w:t xml:space="preserve">N = </w:t>
      </w:r>
      <w:r w:rsidRPr="008743EB">
        <w:rPr>
          <w:b/>
          <w:color w:val="000000"/>
          <w:sz w:val="28"/>
          <w:szCs w:val="28"/>
        </w:rPr>
        <w:t>0.85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Максимальный разовый </w:t>
      </w:r>
      <w:proofErr w:type="gramStart"/>
      <w:r w:rsidRPr="008743EB">
        <w:rPr>
          <w:color w:val="000000"/>
          <w:sz w:val="28"/>
          <w:szCs w:val="28"/>
        </w:rPr>
        <w:t>выброс ,</w:t>
      </w:r>
      <w:proofErr w:type="gramEnd"/>
      <w:r w:rsidRPr="008743EB">
        <w:rPr>
          <w:color w:val="000000"/>
          <w:sz w:val="28"/>
          <w:szCs w:val="28"/>
        </w:rPr>
        <w:t xml:space="preserve"> г/ч, </w:t>
      </w:r>
      <w:r w:rsidRPr="008743EB">
        <w:rPr>
          <w:b/>
          <w:i/>
          <w:color w:val="000000"/>
          <w:sz w:val="28"/>
          <w:szCs w:val="28"/>
        </w:rPr>
        <w:t xml:space="preserve">GC = N · G · (1-N) = </w:t>
      </w:r>
      <w:r w:rsidRPr="008743EB">
        <w:rPr>
          <w:b/>
          <w:color w:val="000000"/>
          <w:sz w:val="28"/>
          <w:szCs w:val="28"/>
        </w:rPr>
        <w:t>1 · 18 · (1-0.85) = 2.7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Продолжительность работы в течении 20 минут, мин, </w:t>
      </w:r>
      <w:r w:rsidRPr="008743EB">
        <w:rPr>
          <w:b/>
          <w:i/>
          <w:color w:val="000000"/>
          <w:sz w:val="28"/>
          <w:szCs w:val="28"/>
        </w:rPr>
        <w:t xml:space="preserve">TN = </w:t>
      </w:r>
      <w:r w:rsidRPr="008743EB">
        <w:rPr>
          <w:b/>
          <w:color w:val="000000"/>
          <w:sz w:val="28"/>
          <w:szCs w:val="28"/>
        </w:rPr>
        <w:t>20</w:t>
      </w:r>
    </w:p>
    <w:p w:rsidR="00715769" w:rsidRPr="008743EB" w:rsidRDefault="00715769" w:rsidP="00715769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Максимальный разовый выброс, г/с (9), </w:t>
      </w:r>
      <w:r w:rsidRPr="008743EB">
        <w:rPr>
          <w:b/>
          <w:i/>
          <w:color w:val="000000"/>
          <w:sz w:val="28"/>
          <w:szCs w:val="28"/>
        </w:rPr>
        <w:t xml:space="preserve">Q = GC / 3600 · TN · 60 / 1200 = </w:t>
      </w:r>
      <w:r w:rsidRPr="008743EB">
        <w:rPr>
          <w:b/>
          <w:color w:val="000000"/>
          <w:sz w:val="28"/>
          <w:szCs w:val="28"/>
        </w:rPr>
        <w:t>2.7 / 3600 · 20 · 60 / 1200 = 0.00075</w:t>
      </w:r>
    </w:p>
    <w:p w:rsidR="00715769" w:rsidRPr="008743EB" w:rsidRDefault="00715769" w:rsidP="00715769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Время работы в год, часов, </w:t>
      </w:r>
      <w:r w:rsidRPr="008743EB">
        <w:rPr>
          <w:b/>
          <w:i/>
          <w:color w:val="000000"/>
          <w:sz w:val="28"/>
          <w:szCs w:val="28"/>
        </w:rPr>
        <w:t xml:space="preserve">RT = </w:t>
      </w:r>
      <w:r w:rsidRPr="008743EB">
        <w:rPr>
          <w:b/>
          <w:color w:val="000000"/>
          <w:sz w:val="28"/>
          <w:szCs w:val="28"/>
        </w:rPr>
        <w:t>196.08</w:t>
      </w:r>
    </w:p>
    <w:p w:rsidR="00715769" w:rsidRPr="008743EB" w:rsidRDefault="00715769" w:rsidP="00715769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Валовый выброс, т/год, </w:t>
      </w:r>
      <w:r w:rsidRPr="008743EB">
        <w:rPr>
          <w:b/>
          <w:i/>
          <w:color w:val="000000"/>
          <w:sz w:val="28"/>
          <w:szCs w:val="28"/>
        </w:rPr>
        <w:t>QГОД = GC · RT · 10</w:t>
      </w:r>
      <w:r w:rsidRPr="008743EB">
        <w:rPr>
          <w:b/>
          <w:i/>
          <w:color w:val="000000"/>
          <w:sz w:val="28"/>
          <w:szCs w:val="28"/>
          <w:vertAlign w:val="superscript"/>
        </w:rPr>
        <w:t>-6</w:t>
      </w:r>
      <w:r w:rsidRPr="008743EB">
        <w:rPr>
          <w:b/>
          <w:i/>
          <w:color w:val="000000"/>
          <w:sz w:val="28"/>
          <w:szCs w:val="28"/>
        </w:rPr>
        <w:t xml:space="preserve"> = </w:t>
      </w:r>
      <w:r w:rsidRPr="008743EB">
        <w:rPr>
          <w:b/>
          <w:color w:val="000000"/>
          <w:sz w:val="28"/>
          <w:szCs w:val="28"/>
        </w:rPr>
        <w:t>2.7 · 196.08 · 10</w:t>
      </w:r>
      <w:r w:rsidRPr="008743EB">
        <w:rPr>
          <w:b/>
          <w:color w:val="000000"/>
          <w:sz w:val="28"/>
          <w:szCs w:val="28"/>
          <w:vertAlign w:val="superscript"/>
        </w:rPr>
        <w:t>-6</w:t>
      </w:r>
      <w:r w:rsidRPr="008743EB">
        <w:rPr>
          <w:b/>
          <w:color w:val="000000"/>
          <w:sz w:val="28"/>
          <w:szCs w:val="28"/>
        </w:rPr>
        <w:t xml:space="preserve"> = 0.000529</w:t>
      </w:r>
    </w:p>
    <w:p w:rsidR="00517BF4" w:rsidRPr="008743EB" w:rsidRDefault="00517BF4" w:rsidP="007A4BEF">
      <w:pPr>
        <w:jc w:val="both"/>
        <w:rPr>
          <w:b/>
          <w:color w:val="000000"/>
          <w:sz w:val="28"/>
          <w:szCs w:val="28"/>
        </w:rPr>
      </w:pP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Тип источника выделения: Карьер</w:t>
      </w:r>
    </w:p>
    <w:p w:rsidR="00517BF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Материал: </w:t>
      </w:r>
      <w:r w:rsidRPr="008743EB">
        <w:rPr>
          <w:sz w:val="28"/>
          <w:szCs w:val="28"/>
        </w:rPr>
        <w:t>Руда сульфидная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</w:p>
    <w:p w:rsidR="00517BF4" w:rsidRPr="008743E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8743EB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Вид работ: Буровые и др. </w:t>
      </w:r>
      <w:proofErr w:type="gramStart"/>
      <w:r w:rsidRPr="008743EB">
        <w:rPr>
          <w:color w:val="000000"/>
          <w:sz w:val="28"/>
          <w:szCs w:val="28"/>
        </w:rPr>
        <w:t>работы</w:t>
      </w:r>
      <w:proofErr w:type="gramEnd"/>
      <w:r w:rsidRPr="008743EB">
        <w:rPr>
          <w:color w:val="000000"/>
          <w:sz w:val="28"/>
          <w:szCs w:val="28"/>
        </w:rPr>
        <w:t xml:space="preserve"> связанные с пылевыделением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Оборудование: Пневматический бурильный молоток при бурении мокрым способом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Интенсивность </w:t>
      </w:r>
      <w:proofErr w:type="spellStart"/>
      <w:r w:rsidRPr="008743EB">
        <w:rPr>
          <w:color w:val="000000"/>
          <w:sz w:val="28"/>
          <w:szCs w:val="28"/>
        </w:rPr>
        <w:t>пылевыд</w:t>
      </w:r>
      <w:proofErr w:type="spellEnd"/>
      <w:r w:rsidR="00246B1D" w:rsidRPr="008743EB">
        <w:rPr>
          <w:color w:val="000000"/>
          <w:sz w:val="28"/>
          <w:szCs w:val="28"/>
        </w:rPr>
        <w:t>.</w:t>
      </w:r>
      <w:r w:rsidRPr="008743EB">
        <w:rPr>
          <w:color w:val="000000"/>
          <w:sz w:val="28"/>
          <w:szCs w:val="28"/>
        </w:rPr>
        <w:t xml:space="preserve"> от единицы оборудования, г/ч (табл.16), </w:t>
      </w:r>
      <w:r w:rsidRPr="008743EB">
        <w:rPr>
          <w:b/>
          <w:i/>
          <w:color w:val="000000"/>
          <w:sz w:val="28"/>
          <w:szCs w:val="28"/>
        </w:rPr>
        <w:t xml:space="preserve">G = </w:t>
      </w:r>
      <w:r w:rsidRPr="008743EB">
        <w:rPr>
          <w:b/>
          <w:color w:val="000000"/>
          <w:sz w:val="28"/>
          <w:szCs w:val="28"/>
        </w:rPr>
        <w:t>18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Количество одновременно работающего данного оборудования, шт., </w:t>
      </w:r>
      <w:r w:rsidRPr="008743EB">
        <w:rPr>
          <w:b/>
          <w:i/>
          <w:color w:val="000000"/>
          <w:sz w:val="28"/>
          <w:szCs w:val="28"/>
        </w:rPr>
        <w:t xml:space="preserve">N = </w:t>
      </w:r>
      <w:r w:rsidRPr="008743EB">
        <w:rPr>
          <w:b/>
          <w:color w:val="000000"/>
          <w:sz w:val="28"/>
          <w:szCs w:val="28"/>
        </w:rPr>
        <w:t>1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Способ бурения: Шарошечное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Cистема</w:t>
      </w:r>
      <w:proofErr w:type="spellEnd"/>
      <w:r w:rsidRPr="008743EB">
        <w:rPr>
          <w:color w:val="000000"/>
          <w:sz w:val="28"/>
          <w:szCs w:val="28"/>
        </w:rPr>
        <w:t xml:space="preserve"> </w:t>
      </w:r>
      <w:proofErr w:type="spellStart"/>
      <w:r w:rsidRPr="008743EB">
        <w:rPr>
          <w:color w:val="000000"/>
          <w:sz w:val="28"/>
          <w:szCs w:val="28"/>
        </w:rPr>
        <w:t>пылеочистки</w:t>
      </w:r>
      <w:proofErr w:type="spellEnd"/>
      <w:r w:rsidRPr="008743EB">
        <w:rPr>
          <w:color w:val="000000"/>
          <w:sz w:val="28"/>
          <w:szCs w:val="28"/>
        </w:rPr>
        <w:t>: Мокрый пылеуловитель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Степень </w:t>
      </w:r>
      <w:proofErr w:type="spellStart"/>
      <w:r w:rsidRPr="008743EB">
        <w:rPr>
          <w:color w:val="000000"/>
          <w:sz w:val="28"/>
          <w:szCs w:val="28"/>
        </w:rPr>
        <w:t>пылеочистки</w:t>
      </w:r>
      <w:proofErr w:type="spellEnd"/>
      <w:r w:rsidRPr="008743EB">
        <w:rPr>
          <w:color w:val="000000"/>
          <w:sz w:val="28"/>
          <w:szCs w:val="28"/>
        </w:rPr>
        <w:t xml:space="preserve">, в долях единицы (табл.15), </w:t>
      </w:r>
      <w:r w:rsidRPr="008743EB">
        <w:rPr>
          <w:b/>
          <w:i/>
          <w:color w:val="000000"/>
          <w:sz w:val="28"/>
          <w:szCs w:val="28"/>
        </w:rPr>
        <w:t xml:space="preserve">N = </w:t>
      </w:r>
      <w:r w:rsidRPr="008743EB">
        <w:rPr>
          <w:b/>
          <w:color w:val="000000"/>
          <w:sz w:val="28"/>
          <w:szCs w:val="28"/>
        </w:rPr>
        <w:t>0.85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Максимальный разовый выброс, г/ч, </w:t>
      </w:r>
      <w:r w:rsidRPr="008743EB">
        <w:rPr>
          <w:b/>
          <w:i/>
          <w:color w:val="000000"/>
          <w:sz w:val="28"/>
          <w:szCs w:val="28"/>
        </w:rPr>
        <w:t xml:space="preserve">GC = N · G · (1-N) = </w:t>
      </w:r>
      <w:r w:rsidRPr="008743EB">
        <w:rPr>
          <w:b/>
          <w:color w:val="000000"/>
          <w:sz w:val="28"/>
          <w:szCs w:val="28"/>
        </w:rPr>
        <w:t>1 · 18 · (1-0.85) = 2.7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Продолжительность работы в течении 20 минут, мин, </w:t>
      </w:r>
      <w:r w:rsidRPr="008743EB">
        <w:rPr>
          <w:b/>
          <w:i/>
          <w:color w:val="000000"/>
          <w:sz w:val="28"/>
          <w:szCs w:val="28"/>
        </w:rPr>
        <w:t xml:space="preserve">TN = </w:t>
      </w:r>
      <w:r w:rsidRPr="008743EB">
        <w:rPr>
          <w:b/>
          <w:color w:val="000000"/>
          <w:sz w:val="28"/>
          <w:szCs w:val="28"/>
        </w:rPr>
        <w:t>20</w:t>
      </w:r>
    </w:p>
    <w:p w:rsidR="00715769" w:rsidRPr="008743EB" w:rsidRDefault="00715769" w:rsidP="00715769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Максимальный разовый выброс, г/с (9), </w:t>
      </w:r>
      <w:r w:rsidRPr="008743EB">
        <w:rPr>
          <w:b/>
          <w:i/>
          <w:color w:val="000000"/>
          <w:sz w:val="28"/>
          <w:szCs w:val="28"/>
        </w:rPr>
        <w:t xml:space="preserve">Q = GC / 3600 · TN · 60 / 1200 = </w:t>
      </w:r>
      <w:r w:rsidRPr="008743EB">
        <w:rPr>
          <w:b/>
          <w:color w:val="000000"/>
          <w:sz w:val="28"/>
          <w:szCs w:val="28"/>
        </w:rPr>
        <w:t>2.7 / 3600 · 20 · 60 / 1200 = 0.00075</w:t>
      </w:r>
    </w:p>
    <w:p w:rsidR="00715769" w:rsidRPr="008743EB" w:rsidRDefault="00715769" w:rsidP="00715769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Время работы в год, часов, </w:t>
      </w:r>
      <w:r w:rsidRPr="008743EB">
        <w:rPr>
          <w:b/>
          <w:i/>
          <w:color w:val="000000"/>
          <w:sz w:val="28"/>
          <w:szCs w:val="28"/>
        </w:rPr>
        <w:t xml:space="preserve">RT = </w:t>
      </w:r>
      <w:r w:rsidRPr="008743EB">
        <w:rPr>
          <w:b/>
          <w:color w:val="000000"/>
          <w:sz w:val="28"/>
          <w:szCs w:val="28"/>
        </w:rPr>
        <w:t>353.04</w:t>
      </w:r>
    </w:p>
    <w:p w:rsidR="00517BF4" w:rsidRPr="008743EB" w:rsidRDefault="00715769" w:rsidP="00715769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lastRenderedPageBreak/>
        <w:t xml:space="preserve">Валовый выброс, т/год, </w:t>
      </w:r>
      <w:r w:rsidRPr="008743EB">
        <w:rPr>
          <w:b/>
          <w:i/>
          <w:color w:val="000000"/>
          <w:sz w:val="28"/>
          <w:szCs w:val="28"/>
        </w:rPr>
        <w:t>QГОД = GC · RT · 10</w:t>
      </w:r>
      <w:r w:rsidRPr="008743EB">
        <w:rPr>
          <w:b/>
          <w:i/>
          <w:color w:val="000000"/>
          <w:sz w:val="28"/>
          <w:szCs w:val="28"/>
          <w:vertAlign w:val="superscript"/>
        </w:rPr>
        <w:t>-6</w:t>
      </w:r>
      <w:r w:rsidRPr="008743EB">
        <w:rPr>
          <w:b/>
          <w:i/>
          <w:color w:val="000000"/>
          <w:sz w:val="28"/>
          <w:szCs w:val="28"/>
        </w:rPr>
        <w:t xml:space="preserve"> = </w:t>
      </w:r>
      <w:r w:rsidRPr="008743EB">
        <w:rPr>
          <w:b/>
          <w:color w:val="000000"/>
          <w:sz w:val="28"/>
          <w:szCs w:val="28"/>
        </w:rPr>
        <w:t>2.7 · 353.04 · 10</w:t>
      </w:r>
      <w:r w:rsidRPr="008743EB">
        <w:rPr>
          <w:b/>
          <w:color w:val="000000"/>
          <w:sz w:val="28"/>
          <w:szCs w:val="28"/>
          <w:vertAlign w:val="superscript"/>
        </w:rPr>
        <w:t>-6</w:t>
      </w:r>
      <w:r w:rsidRPr="008743EB">
        <w:rPr>
          <w:b/>
          <w:color w:val="000000"/>
          <w:sz w:val="28"/>
          <w:szCs w:val="28"/>
        </w:rPr>
        <w:t xml:space="preserve"> = 0.000953</w:t>
      </w:r>
    </w:p>
    <w:p w:rsidR="00B95CED" w:rsidRDefault="00B95CED" w:rsidP="00B95CED">
      <w:pPr>
        <w:jc w:val="both"/>
        <w:rPr>
          <w:b/>
          <w:i/>
          <w:color w:val="000000"/>
          <w:sz w:val="28"/>
          <w:szCs w:val="28"/>
        </w:rPr>
      </w:pPr>
    </w:p>
    <w:p w:rsidR="00B95CED" w:rsidRPr="00B95CED" w:rsidRDefault="00B95CED" w:rsidP="00B95CED">
      <w:pPr>
        <w:jc w:val="both"/>
        <w:rPr>
          <w:b/>
          <w:i/>
          <w:color w:val="000000"/>
        </w:rPr>
      </w:pPr>
      <w:r w:rsidRPr="00B95CED">
        <w:rPr>
          <w:b/>
          <w:i/>
          <w:color w:val="000000"/>
        </w:rPr>
        <w:t>Без очистки</w:t>
      </w:r>
      <w:r w:rsidRPr="00B95CED">
        <w:rPr>
          <w:b/>
          <w:i/>
          <w:color w:val="000000"/>
        </w:rPr>
        <w:t xml:space="preserve">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B95CED" w:rsidRPr="00B95CED" w:rsidTr="00F97D6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CED" w:rsidRPr="00B95CED" w:rsidRDefault="00B95CED" w:rsidP="00F97D6C">
            <w:pPr>
              <w:jc w:val="both"/>
              <w:rPr>
                <w:b/>
                <w:i/>
                <w:color w:val="000000"/>
              </w:rPr>
            </w:pPr>
            <w:r w:rsidRPr="00B95CED">
              <w:rPr>
                <w:b/>
                <w:i/>
                <w:color w:val="000000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CED" w:rsidRPr="00B95CED" w:rsidRDefault="00B95CED" w:rsidP="00F97D6C">
            <w:pPr>
              <w:jc w:val="both"/>
              <w:rPr>
                <w:b/>
                <w:i/>
                <w:color w:val="000000"/>
              </w:rPr>
            </w:pPr>
            <w:r w:rsidRPr="00B95CED">
              <w:rPr>
                <w:b/>
                <w:i/>
                <w:color w:val="000000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CED" w:rsidRPr="00B95CED" w:rsidRDefault="00B95CED" w:rsidP="00F97D6C">
            <w:pPr>
              <w:jc w:val="both"/>
              <w:rPr>
                <w:b/>
                <w:i/>
                <w:color w:val="000000"/>
              </w:rPr>
            </w:pPr>
            <w:r w:rsidRPr="00B95CED">
              <w:rPr>
                <w:b/>
                <w:i/>
                <w:color w:val="00000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CED" w:rsidRPr="00B95CED" w:rsidRDefault="00B95CED" w:rsidP="00F97D6C">
            <w:pPr>
              <w:jc w:val="both"/>
              <w:rPr>
                <w:b/>
                <w:i/>
                <w:color w:val="000000"/>
              </w:rPr>
            </w:pPr>
            <w:r w:rsidRPr="00B95CED">
              <w:rPr>
                <w:b/>
                <w:i/>
                <w:color w:val="000000"/>
              </w:rPr>
              <w:t>Выброс т/год</w:t>
            </w:r>
          </w:p>
        </w:tc>
      </w:tr>
      <w:tr w:rsidR="00B95CED" w:rsidRPr="00B95CED" w:rsidTr="00F97D6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CED" w:rsidRPr="00B95CED" w:rsidRDefault="00B95CED" w:rsidP="00F97D6C">
            <w:pPr>
              <w:jc w:val="both"/>
              <w:rPr>
                <w:color w:val="000000"/>
              </w:rPr>
            </w:pPr>
            <w:r w:rsidRPr="00B95CED">
              <w:rPr>
                <w:color w:val="000000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CED" w:rsidRPr="00B95CED" w:rsidRDefault="00B95CED" w:rsidP="00F97D6C">
            <w:pPr>
              <w:jc w:val="both"/>
              <w:rPr>
                <w:color w:val="000000"/>
              </w:rPr>
            </w:pPr>
            <w:r w:rsidRPr="00B95CED">
              <w:rPr>
                <w:color w:val="000000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CED" w:rsidRPr="00B95CED" w:rsidRDefault="00B95CED" w:rsidP="00B95CED">
            <w:pPr>
              <w:jc w:val="both"/>
              <w:rPr>
                <w:color w:val="000000"/>
              </w:rPr>
            </w:pPr>
            <w:r w:rsidRPr="00B95CED">
              <w:rPr>
                <w:color w:val="000000"/>
              </w:rPr>
              <w:t>0.005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CED" w:rsidRPr="00B95CED" w:rsidRDefault="00B95CED" w:rsidP="00B95CE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0.108073</w:t>
            </w:r>
          </w:p>
        </w:tc>
      </w:tr>
    </w:tbl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</w:p>
    <w:p w:rsidR="00517BF4" w:rsidRPr="008743EB" w:rsidRDefault="00517BF4" w:rsidP="006227E4">
      <w:pPr>
        <w:jc w:val="both"/>
        <w:rPr>
          <w:b/>
          <w:i/>
          <w:color w:val="000000"/>
          <w:sz w:val="28"/>
          <w:szCs w:val="28"/>
        </w:rPr>
      </w:pPr>
      <w:r w:rsidRPr="008743EB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517BF4" w:rsidRPr="008743EB" w:rsidTr="00517B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BF4" w:rsidRPr="008743EB" w:rsidRDefault="00517BF4" w:rsidP="006227E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BF4" w:rsidRPr="008743EB" w:rsidRDefault="00517BF4" w:rsidP="006227E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BF4" w:rsidRPr="008743EB" w:rsidRDefault="00517BF4" w:rsidP="006227E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BF4" w:rsidRPr="008743EB" w:rsidRDefault="00517BF4" w:rsidP="006227E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517BF4" w:rsidRPr="008743EB" w:rsidTr="00517B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BF4" w:rsidRPr="008743EB" w:rsidRDefault="00517BF4" w:rsidP="006227E4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BF4" w:rsidRPr="008743EB" w:rsidRDefault="00517BF4" w:rsidP="006227E4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BF4" w:rsidRPr="008743EB" w:rsidRDefault="00517BF4" w:rsidP="006227E4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0.00075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BF4" w:rsidRPr="008743EB" w:rsidRDefault="00715769" w:rsidP="006227E4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0.016612</w:t>
            </w:r>
          </w:p>
        </w:tc>
      </w:tr>
    </w:tbl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b/>
          <w:color w:val="000000"/>
          <w:sz w:val="28"/>
          <w:szCs w:val="28"/>
        </w:rPr>
        <w:t>Источник загрязнения N 6946. Район ствола 47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b/>
          <w:color w:val="000000"/>
          <w:sz w:val="28"/>
          <w:szCs w:val="28"/>
        </w:rPr>
        <w:t>Источник выделения N 005. Взрывные работы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Список литературы: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Тип источника выделения: Карьер</w:t>
      </w:r>
    </w:p>
    <w:p w:rsidR="00517BF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Материал: Горная масса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</w:p>
    <w:p w:rsidR="00715769" w:rsidRPr="008743EB" w:rsidRDefault="00715769" w:rsidP="00715769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8743EB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715769" w:rsidRPr="008743EB" w:rsidRDefault="00715769" w:rsidP="00715769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Вид работ: Взрывные работы</w:t>
      </w:r>
    </w:p>
    <w:p w:rsidR="00715769" w:rsidRPr="008743EB" w:rsidRDefault="00715769" w:rsidP="00715769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Кол-во материала, поднимаемого в воздух при взрыве 1 кг ВВ, т/кг, </w:t>
      </w:r>
      <w:r w:rsidRPr="008743EB">
        <w:rPr>
          <w:b/>
          <w:i/>
          <w:color w:val="000000"/>
          <w:sz w:val="28"/>
          <w:szCs w:val="28"/>
        </w:rPr>
        <w:t xml:space="preserve">A1 = </w:t>
      </w:r>
      <w:r w:rsidRPr="008743EB">
        <w:rPr>
          <w:b/>
          <w:color w:val="000000"/>
          <w:sz w:val="28"/>
          <w:szCs w:val="28"/>
        </w:rPr>
        <w:t>5</w:t>
      </w:r>
    </w:p>
    <w:p w:rsidR="00715769" w:rsidRPr="008743EB" w:rsidRDefault="00715769" w:rsidP="00715769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Доля </w:t>
      </w:r>
      <w:proofErr w:type="spellStart"/>
      <w:r w:rsidRPr="008743EB">
        <w:rPr>
          <w:color w:val="000000"/>
          <w:sz w:val="28"/>
          <w:szCs w:val="28"/>
        </w:rPr>
        <w:t>перех.в</w:t>
      </w:r>
      <w:proofErr w:type="spellEnd"/>
      <w:r w:rsidRPr="008743EB">
        <w:rPr>
          <w:color w:val="000000"/>
          <w:sz w:val="28"/>
          <w:szCs w:val="28"/>
        </w:rPr>
        <w:t xml:space="preserve"> аэрозоль пыли по отношению к взорванной массе, </w:t>
      </w:r>
      <w:r w:rsidRPr="008743EB">
        <w:rPr>
          <w:b/>
          <w:i/>
          <w:color w:val="000000"/>
          <w:sz w:val="28"/>
          <w:szCs w:val="28"/>
        </w:rPr>
        <w:t xml:space="preserve">A2 = </w:t>
      </w:r>
      <w:r w:rsidRPr="008743EB">
        <w:rPr>
          <w:b/>
          <w:color w:val="000000"/>
          <w:sz w:val="28"/>
          <w:szCs w:val="28"/>
        </w:rPr>
        <w:t>0.00002</w:t>
      </w:r>
    </w:p>
    <w:p w:rsidR="00715769" w:rsidRPr="008743EB" w:rsidRDefault="00715769" w:rsidP="00715769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Скорость ветра в районе взрыва, м/с, </w:t>
      </w:r>
      <w:r w:rsidRPr="008743EB">
        <w:rPr>
          <w:b/>
          <w:i/>
          <w:color w:val="000000"/>
          <w:sz w:val="28"/>
          <w:szCs w:val="28"/>
        </w:rPr>
        <w:t xml:space="preserve">G3 = </w:t>
      </w:r>
      <w:r w:rsidRPr="008743EB">
        <w:rPr>
          <w:b/>
          <w:color w:val="000000"/>
          <w:sz w:val="28"/>
          <w:szCs w:val="28"/>
        </w:rPr>
        <w:t>3.4</w:t>
      </w:r>
    </w:p>
    <w:p w:rsidR="00715769" w:rsidRPr="008743EB" w:rsidRDefault="00715769" w:rsidP="00715769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 учитывающий скорость ветра (табл.2), </w:t>
      </w:r>
      <w:r w:rsidRPr="008743EB">
        <w:rPr>
          <w:b/>
          <w:i/>
          <w:color w:val="000000"/>
          <w:sz w:val="28"/>
          <w:szCs w:val="28"/>
        </w:rPr>
        <w:t xml:space="preserve">A3 = </w:t>
      </w:r>
      <w:r w:rsidRPr="008743EB">
        <w:rPr>
          <w:b/>
          <w:color w:val="000000"/>
          <w:sz w:val="28"/>
          <w:szCs w:val="28"/>
        </w:rPr>
        <w:t>1.2</w:t>
      </w:r>
    </w:p>
    <w:p w:rsidR="00715769" w:rsidRPr="008743EB" w:rsidRDefault="00715769" w:rsidP="00715769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lastRenderedPageBreak/>
        <w:t>Предварительная подготовка забоя: Обводнение скважины (высота столба воды 10-14 м)</w:t>
      </w:r>
    </w:p>
    <w:p w:rsidR="00715769" w:rsidRPr="008743EB" w:rsidRDefault="00715769" w:rsidP="00715769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 учитывающий предварительную подготовку забоя (табл.17), </w:t>
      </w:r>
      <w:r w:rsidRPr="008743EB">
        <w:rPr>
          <w:b/>
          <w:i/>
          <w:color w:val="000000"/>
          <w:sz w:val="28"/>
          <w:szCs w:val="28"/>
        </w:rPr>
        <w:t xml:space="preserve">A4 = </w:t>
      </w:r>
      <w:r w:rsidRPr="008743EB">
        <w:rPr>
          <w:b/>
          <w:color w:val="000000"/>
          <w:sz w:val="28"/>
          <w:szCs w:val="28"/>
        </w:rPr>
        <w:t>0.5</w:t>
      </w:r>
    </w:p>
    <w:p w:rsidR="00715769" w:rsidRPr="008743EB" w:rsidRDefault="00715769" w:rsidP="00715769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Суммарная величина взрываемого заряда ВВ, кг/год, </w:t>
      </w:r>
      <w:r w:rsidRPr="008743EB">
        <w:rPr>
          <w:b/>
          <w:i/>
          <w:color w:val="000000"/>
          <w:sz w:val="28"/>
          <w:szCs w:val="28"/>
        </w:rPr>
        <w:t xml:space="preserve">D = </w:t>
      </w:r>
      <w:r w:rsidRPr="008743EB">
        <w:rPr>
          <w:b/>
          <w:color w:val="000000"/>
          <w:sz w:val="28"/>
          <w:szCs w:val="28"/>
        </w:rPr>
        <w:t>577855.6</w:t>
      </w:r>
    </w:p>
    <w:p w:rsidR="00715769" w:rsidRPr="008743EB" w:rsidRDefault="00715769" w:rsidP="00715769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Максимальная величина заряда ВВ, взрываемого в течение 20 мин, кг, </w:t>
      </w:r>
      <w:r w:rsidRPr="008743EB">
        <w:rPr>
          <w:b/>
          <w:i/>
          <w:color w:val="000000"/>
          <w:sz w:val="28"/>
          <w:szCs w:val="28"/>
        </w:rPr>
        <w:t xml:space="preserve">DMAX = </w:t>
      </w:r>
      <w:r w:rsidRPr="008743EB">
        <w:rPr>
          <w:b/>
          <w:color w:val="000000"/>
          <w:sz w:val="28"/>
          <w:szCs w:val="28"/>
        </w:rPr>
        <w:t>1</w:t>
      </w:r>
    </w:p>
    <w:p w:rsidR="00715769" w:rsidRPr="008743EB" w:rsidRDefault="00715769" w:rsidP="00715769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Валовый выброс, т/год (11), </w:t>
      </w:r>
      <w:r w:rsidRPr="008743EB">
        <w:rPr>
          <w:b/>
          <w:i/>
          <w:color w:val="000000"/>
          <w:sz w:val="28"/>
          <w:szCs w:val="28"/>
        </w:rPr>
        <w:t xml:space="preserve">QГОД = A1 · A2 · A3 · A4 · D = </w:t>
      </w:r>
      <w:r w:rsidRPr="008743EB">
        <w:rPr>
          <w:b/>
          <w:color w:val="000000"/>
          <w:sz w:val="28"/>
          <w:szCs w:val="28"/>
        </w:rPr>
        <w:t>5 · 0.00002 · 1.2 · 0.5 · 577855.6 = 34.7</w:t>
      </w:r>
    </w:p>
    <w:p w:rsidR="00715769" w:rsidRPr="008743EB" w:rsidRDefault="00715769" w:rsidP="00715769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Максимальный разовый выброс, г/с, </w:t>
      </w:r>
      <w:r w:rsidRPr="008743EB">
        <w:rPr>
          <w:b/>
          <w:i/>
          <w:color w:val="000000"/>
          <w:sz w:val="28"/>
          <w:szCs w:val="28"/>
        </w:rPr>
        <w:t>Q = A1 · A2 · A3 · A4 · DMAX · 10</w:t>
      </w:r>
      <w:r w:rsidRPr="008743EB">
        <w:rPr>
          <w:b/>
          <w:i/>
          <w:color w:val="000000"/>
          <w:sz w:val="28"/>
          <w:szCs w:val="28"/>
          <w:vertAlign w:val="superscript"/>
        </w:rPr>
        <w:t>6</w:t>
      </w:r>
      <w:r w:rsidRPr="008743EB">
        <w:rPr>
          <w:b/>
          <w:i/>
          <w:color w:val="000000"/>
          <w:sz w:val="28"/>
          <w:szCs w:val="28"/>
        </w:rPr>
        <w:t xml:space="preserve"> / 1200 = </w:t>
      </w:r>
      <w:r w:rsidRPr="008743EB">
        <w:rPr>
          <w:b/>
          <w:color w:val="000000"/>
          <w:sz w:val="28"/>
          <w:szCs w:val="28"/>
        </w:rPr>
        <w:t>5 · 0.00002 · 1.2 · 0.5 · 1 · 10</w:t>
      </w:r>
      <w:r w:rsidRPr="008743EB">
        <w:rPr>
          <w:b/>
          <w:color w:val="000000"/>
          <w:sz w:val="28"/>
          <w:szCs w:val="28"/>
          <w:vertAlign w:val="superscript"/>
        </w:rPr>
        <w:t>6</w:t>
      </w:r>
      <w:r w:rsidRPr="008743EB">
        <w:rPr>
          <w:b/>
          <w:color w:val="000000"/>
          <w:sz w:val="28"/>
          <w:szCs w:val="28"/>
        </w:rPr>
        <w:t xml:space="preserve"> / 1200 = 0.05</w:t>
      </w:r>
    </w:p>
    <w:p w:rsidR="00715769" w:rsidRPr="00B95CED" w:rsidRDefault="00B95CED" w:rsidP="00715769">
      <w:pPr>
        <w:jc w:val="both"/>
        <w:rPr>
          <w:b/>
          <w:i/>
          <w:color w:val="000000"/>
          <w:sz w:val="28"/>
          <w:szCs w:val="28"/>
        </w:rPr>
      </w:pPr>
      <w:r w:rsidRPr="00B95CED">
        <w:rPr>
          <w:b/>
          <w:i/>
          <w:color w:val="000000"/>
          <w:sz w:val="28"/>
          <w:szCs w:val="28"/>
        </w:rPr>
        <w:t>Без очистки:</w:t>
      </w:r>
    </w:p>
    <w:p w:rsidR="00B95CED" w:rsidRPr="008743EB" w:rsidRDefault="00B95CED" w:rsidP="00B95CED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Валовый выброс, т/год (11), </w:t>
      </w:r>
      <w:r w:rsidRPr="008743EB">
        <w:rPr>
          <w:b/>
          <w:i/>
          <w:color w:val="000000"/>
          <w:sz w:val="28"/>
          <w:szCs w:val="28"/>
        </w:rPr>
        <w:t xml:space="preserve">QГОД = A1 · A2 · A3 · A4 · D = </w:t>
      </w:r>
      <w:r w:rsidRPr="008743EB">
        <w:rPr>
          <w:b/>
          <w:color w:val="000000"/>
          <w:sz w:val="28"/>
          <w:szCs w:val="28"/>
        </w:rPr>
        <w:t xml:space="preserve">5 · 0.00002 · 1.2 · </w:t>
      </w:r>
      <w:r>
        <w:rPr>
          <w:b/>
          <w:color w:val="000000"/>
          <w:sz w:val="28"/>
          <w:szCs w:val="28"/>
        </w:rPr>
        <w:t>1</w:t>
      </w:r>
      <w:r w:rsidRPr="008743EB">
        <w:rPr>
          <w:b/>
          <w:color w:val="000000"/>
          <w:sz w:val="28"/>
          <w:szCs w:val="28"/>
        </w:rPr>
        <w:t xml:space="preserve"> · 577855.6 = </w:t>
      </w:r>
      <w:r>
        <w:rPr>
          <w:b/>
          <w:color w:val="000000"/>
          <w:sz w:val="28"/>
          <w:szCs w:val="28"/>
        </w:rPr>
        <w:t>69.343</w:t>
      </w:r>
    </w:p>
    <w:p w:rsidR="00B95CED" w:rsidRPr="008743EB" w:rsidRDefault="00B95CED" w:rsidP="00B95CED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Максимальный разовый выброс, г/с, </w:t>
      </w:r>
      <w:r w:rsidRPr="008743EB">
        <w:rPr>
          <w:b/>
          <w:i/>
          <w:color w:val="000000"/>
          <w:sz w:val="28"/>
          <w:szCs w:val="28"/>
        </w:rPr>
        <w:t>Q = A1 · A2 · A3 · A4 · DMAX · 10</w:t>
      </w:r>
      <w:r w:rsidRPr="008743EB">
        <w:rPr>
          <w:b/>
          <w:i/>
          <w:color w:val="000000"/>
          <w:sz w:val="28"/>
          <w:szCs w:val="28"/>
          <w:vertAlign w:val="superscript"/>
        </w:rPr>
        <w:t>6</w:t>
      </w:r>
      <w:r w:rsidRPr="008743EB">
        <w:rPr>
          <w:b/>
          <w:i/>
          <w:color w:val="000000"/>
          <w:sz w:val="28"/>
          <w:szCs w:val="28"/>
        </w:rPr>
        <w:t xml:space="preserve"> / 1200 = </w:t>
      </w:r>
      <w:r w:rsidRPr="008743EB">
        <w:rPr>
          <w:b/>
          <w:color w:val="000000"/>
          <w:sz w:val="28"/>
          <w:szCs w:val="28"/>
        </w:rPr>
        <w:t xml:space="preserve">5 · 0.00002 · 1.2 · </w:t>
      </w:r>
      <w:r>
        <w:rPr>
          <w:b/>
          <w:color w:val="000000"/>
          <w:sz w:val="28"/>
          <w:szCs w:val="28"/>
        </w:rPr>
        <w:t>1</w:t>
      </w:r>
      <w:r w:rsidRPr="008743EB">
        <w:rPr>
          <w:b/>
          <w:color w:val="000000"/>
          <w:sz w:val="28"/>
          <w:szCs w:val="28"/>
        </w:rPr>
        <w:t xml:space="preserve"> · 1 · 10</w:t>
      </w:r>
      <w:r w:rsidRPr="008743EB">
        <w:rPr>
          <w:b/>
          <w:color w:val="000000"/>
          <w:sz w:val="28"/>
          <w:szCs w:val="28"/>
          <w:vertAlign w:val="superscript"/>
        </w:rPr>
        <w:t>6</w:t>
      </w:r>
      <w:r w:rsidRPr="008743EB">
        <w:rPr>
          <w:b/>
          <w:color w:val="000000"/>
          <w:sz w:val="28"/>
          <w:szCs w:val="28"/>
        </w:rPr>
        <w:t xml:space="preserve"> / 1200 = 0.</w:t>
      </w:r>
      <w:r>
        <w:rPr>
          <w:b/>
          <w:color w:val="000000"/>
          <w:sz w:val="28"/>
          <w:szCs w:val="28"/>
        </w:rPr>
        <w:t>1</w:t>
      </w:r>
    </w:p>
    <w:p w:rsidR="00B95CED" w:rsidRPr="008743EB" w:rsidRDefault="00B95CED" w:rsidP="00715769">
      <w:pPr>
        <w:jc w:val="both"/>
        <w:rPr>
          <w:b/>
          <w:color w:val="000000"/>
          <w:sz w:val="28"/>
          <w:szCs w:val="28"/>
        </w:rPr>
      </w:pPr>
    </w:p>
    <w:p w:rsidR="00715769" w:rsidRPr="008743EB" w:rsidRDefault="00715769" w:rsidP="00715769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Тип ВВ: </w:t>
      </w:r>
      <w:proofErr w:type="spellStart"/>
      <w:r w:rsidRPr="008743EB">
        <w:rPr>
          <w:color w:val="000000"/>
          <w:sz w:val="28"/>
          <w:szCs w:val="28"/>
        </w:rPr>
        <w:t>Зерногранулит</w:t>
      </w:r>
      <w:proofErr w:type="spellEnd"/>
      <w:r w:rsidRPr="008743EB">
        <w:rPr>
          <w:color w:val="000000"/>
          <w:sz w:val="28"/>
          <w:szCs w:val="28"/>
        </w:rPr>
        <w:t xml:space="preserve"> 80/20</w:t>
      </w:r>
    </w:p>
    <w:p w:rsidR="00715769" w:rsidRPr="008743EB" w:rsidRDefault="00715769" w:rsidP="00715769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Тип взрывной породы: </w:t>
      </w:r>
      <w:proofErr w:type="spellStart"/>
      <w:r w:rsidRPr="008743EB">
        <w:rPr>
          <w:color w:val="000000"/>
          <w:sz w:val="28"/>
          <w:szCs w:val="28"/>
        </w:rPr>
        <w:t>Магнитовые</w:t>
      </w:r>
      <w:proofErr w:type="spellEnd"/>
      <w:r w:rsidRPr="008743EB">
        <w:rPr>
          <w:color w:val="000000"/>
          <w:sz w:val="28"/>
          <w:szCs w:val="28"/>
        </w:rPr>
        <w:t xml:space="preserve"> роговики</w:t>
      </w:r>
    </w:p>
    <w:p w:rsidR="00715769" w:rsidRPr="008743EB" w:rsidRDefault="00715769" w:rsidP="00715769">
      <w:pPr>
        <w:jc w:val="both"/>
        <w:rPr>
          <w:color w:val="000000"/>
          <w:sz w:val="28"/>
          <w:szCs w:val="28"/>
        </w:rPr>
      </w:pPr>
    </w:p>
    <w:p w:rsidR="00715769" w:rsidRPr="008743EB" w:rsidRDefault="00715769" w:rsidP="00715769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8743EB">
        <w:rPr>
          <w:b/>
          <w:i/>
          <w:color w:val="000000"/>
          <w:sz w:val="28"/>
          <w:szCs w:val="28"/>
          <w:u w:val="single"/>
        </w:rPr>
        <w:t>Примесь: 0337 Углерод оксид (Окись углерода, Угарный газ) (584)</w:t>
      </w:r>
    </w:p>
    <w:p w:rsidR="00715769" w:rsidRPr="008743EB" w:rsidRDefault="00715769" w:rsidP="00715769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Количество выделяемого СО, л/кг ВВ (табл.18), </w:t>
      </w:r>
      <w:r w:rsidRPr="008743EB">
        <w:rPr>
          <w:b/>
          <w:i/>
          <w:color w:val="000000"/>
          <w:sz w:val="28"/>
          <w:szCs w:val="28"/>
        </w:rPr>
        <w:t xml:space="preserve">LCO = </w:t>
      </w:r>
      <w:r w:rsidRPr="008743EB">
        <w:rPr>
          <w:b/>
          <w:color w:val="000000"/>
          <w:sz w:val="28"/>
          <w:szCs w:val="28"/>
        </w:rPr>
        <w:t>15.5</w:t>
      </w:r>
    </w:p>
    <w:p w:rsidR="00715769" w:rsidRPr="008743EB" w:rsidRDefault="00715769" w:rsidP="00715769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Плотность СО, кг/м3, </w:t>
      </w:r>
      <w:r w:rsidRPr="008743EB">
        <w:rPr>
          <w:b/>
          <w:i/>
          <w:color w:val="000000"/>
          <w:sz w:val="28"/>
          <w:szCs w:val="28"/>
        </w:rPr>
        <w:t xml:space="preserve">TCO = </w:t>
      </w:r>
      <w:r w:rsidRPr="008743EB">
        <w:rPr>
          <w:b/>
          <w:color w:val="000000"/>
          <w:sz w:val="28"/>
          <w:szCs w:val="28"/>
        </w:rPr>
        <w:t>1.25</w:t>
      </w:r>
    </w:p>
    <w:p w:rsidR="00715769" w:rsidRPr="008743EB" w:rsidRDefault="00715769" w:rsidP="00715769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Валовый выброс, т/год, </w:t>
      </w:r>
      <w:r w:rsidRPr="008743EB">
        <w:rPr>
          <w:b/>
          <w:i/>
          <w:color w:val="000000"/>
          <w:sz w:val="28"/>
          <w:szCs w:val="28"/>
        </w:rPr>
        <w:t>_M_ = D · LCO · TCO · 10</w:t>
      </w:r>
      <w:r w:rsidRPr="008743EB">
        <w:rPr>
          <w:b/>
          <w:i/>
          <w:color w:val="000000"/>
          <w:sz w:val="28"/>
          <w:szCs w:val="28"/>
          <w:vertAlign w:val="superscript"/>
        </w:rPr>
        <w:t>-6</w:t>
      </w:r>
      <w:r w:rsidRPr="008743EB">
        <w:rPr>
          <w:b/>
          <w:i/>
          <w:color w:val="000000"/>
          <w:sz w:val="28"/>
          <w:szCs w:val="28"/>
        </w:rPr>
        <w:t xml:space="preserve"> = </w:t>
      </w:r>
      <w:r w:rsidRPr="008743EB">
        <w:rPr>
          <w:b/>
          <w:color w:val="000000"/>
          <w:sz w:val="28"/>
          <w:szCs w:val="28"/>
        </w:rPr>
        <w:t>577855.6 · 15.5 · 1.25 · 10</w:t>
      </w:r>
      <w:r w:rsidRPr="008743EB">
        <w:rPr>
          <w:b/>
          <w:color w:val="000000"/>
          <w:sz w:val="28"/>
          <w:szCs w:val="28"/>
          <w:vertAlign w:val="superscript"/>
        </w:rPr>
        <w:t>-6</w:t>
      </w:r>
      <w:r w:rsidRPr="008743EB">
        <w:rPr>
          <w:b/>
          <w:color w:val="000000"/>
          <w:sz w:val="28"/>
          <w:szCs w:val="28"/>
        </w:rPr>
        <w:t xml:space="preserve"> = 11.1959522</w:t>
      </w:r>
    </w:p>
    <w:p w:rsidR="00715769" w:rsidRPr="008743EB" w:rsidRDefault="00715769" w:rsidP="00715769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Максимальный разовый выброс, г/с, </w:t>
      </w:r>
      <w:r w:rsidRPr="008743EB">
        <w:rPr>
          <w:b/>
          <w:i/>
          <w:color w:val="000000"/>
          <w:sz w:val="28"/>
          <w:szCs w:val="28"/>
        </w:rPr>
        <w:t xml:space="preserve">_G_ = DMAX · LCO · TCO / 1200 = </w:t>
      </w:r>
      <w:r w:rsidRPr="008743EB">
        <w:rPr>
          <w:b/>
          <w:color w:val="000000"/>
          <w:sz w:val="28"/>
          <w:szCs w:val="28"/>
        </w:rPr>
        <w:t>1 · 15.5 · 1.25 / 1200 = 0.01614583</w:t>
      </w:r>
    </w:p>
    <w:p w:rsidR="00715769" w:rsidRPr="008743EB" w:rsidRDefault="00715769" w:rsidP="00715769">
      <w:pPr>
        <w:jc w:val="both"/>
        <w:rPr>
          <w:b/>
          <w:color w:val="000000"/>
          <w:sz w:val="28"/>
          <w:szCs w:val="28"/>
        </w:rPr>
      </w:pPr>
    </w:p>
    <w:p w:rsidR="00715769" w:rsidRPr="008743EB" w:rsidRDefault="00715769" w:rsidP="00715769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Расчет выбросов оксидов азота:</w:t>
      </w:r>
    </w:p>
    <w:p w:rsidR="00715769" w:rsidRPr="008743EB" w:rsidRDefault="00715769" w:rsidP="00715769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Количество выделяемого </w:t>
      </w:r>
      <w:proofErr w:type="spellStart"/>
      <w:r w:rsidRPr="008743EB">
        <w:rPr>
          <w:color w:val="000000"/>
          <w:sz w:val="28"/>
          <w:szCs w:val="28"/>
        </w:rPr>
        <w:t>NОx</w:t>
      </w:r>
      <w:proofErr w:type="spellEnd"/>
      <w:r w:rsidRPr="008743EB">
        <w:rPr>
          <w:color w:val="000000"/>
          <w:sz w:val="28"/>
          <w:szCs w:val="28"/>
        </w:rPr>
        <w:t xml:space="preserve">, л/кг ВВ (табл.18), </w:t>
      </w:r>
      <w:r w:rsidRPr="008743EB">
        <w:rPr>
          <w:b/>
          <w:i/>
          <w:color w:val="000000"/>
          <w:sz w:val="28"/>
          <w:szCs w:val="28"/>
        </w:rPr>
        <w:t xml:space="preserve">LNO = </w:t>
      </w:r>
      <w:r w:rsidRPr="008743EB">
        <w:rPr>
          <w:b/>
          <w:color w:val="000000"/>
          <w:sz w:val="28"/>
          <w:szCs w:val="28"/>
        </w:rPr>
        <w:t>2.54</w:t>
      </w:r>
    </w:p>
    <w:p w:rsidR="00715769" w:rsidRPr="008743EB" w:rsidRDefault="00715769" w:rsidP="00715769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Плотность </w:t>
      </w:r>
      <w:proofErr w:type="spellStart"/>
      <w:r w:rsidRPr="008743EB">
        <w:rPr>
          <w:color w:val="000000"/>
          <w:sz w:val="28"/>
          <w:szCs w:val="28"/>
        </w:rPr>
        <w:t>NОx</w:t>
      </w:r>
      <w:proofErr w:type="spellEnd"/>
      <w:r w:rsidRPr="008743EB">
        <w:rPr>
          <w:color w:val="000000"/>
          <w:sz w:val="28"/>
          <w:szCs w:val="28"/>
        </w:rPr>
        <w:t xml:space="preserve">, кг/м3, </w:t>
      </w:r>
      <w:r w:rsidRPr="008743EB">
        <w:rPr>
          <w:b/>
          <w:i/>
          <w:color w:val="000000"/>
          <w:sz w:val="28"/>
          <w:szCs w:val="28"/>
        </w:rPr>
        <w:t xml:space="preserve">TNO = </w:t>
      </w:r>
      <w:r w:rsidRPr="008743EB">
        <w:rPr>
          <w:b/>
          <w:color w:val="000000"/>
          <w:sz w:val="28"/>
          <w:szCs w:val="28"/>
        </w:rPr>
        <w:t>2.05</w:t>
      </w:r>
    </w:p>
    <w:p w:rsidR="00715769" w:rsidRPr="008743EB" w:rsidRDefault="00715769" w:rsidP="00715769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Валовый выброс, т/год, </w:t>
      </w:r>
      <w:r w:rsidRPr="008743EB">
        <w:rPr>
          <w:b/>
          <w:i/>
          <w:color w:val="000000"/>
          <w:sz w:val="28"/>
          <w:szCs w:val="28"/>
        </w:rPr>
        <w:t>M = D · LNO · TNO · 10</w:t>
      </w:r>
      <w:r w:rsidRPr="008743EB">
        <w:rPr>
          <w:b/>
          <w:i/>
          <w:color w:val="000000"/>
          <w:sz w:val="28"/>
          <w:szCs w:val="28"/>
          <w:vertAlign w:val="superscript"/>
        </w:rPr>
        <w:t>-6</w:t>
      </w:r>
      <w:r w:rsidRPr="008743EB">
        <w:rPr>
          <w:b/>
          <w:i/>
          <w:color w:val="000000"/>
          <w:sz w:val="28"/>
          <w:szCs w:val="28"/>
        </w:rPr>
        <w:t xml:space="preserve"> = </w:t>
      </w:r>
      <w:r w:rsidRPr="008743EB">
        <w:rPr>
          <w:b/>
          <w:color w:val="000000"/>
          <w:sz w:val="28"/>
          <w:szCs w:val="28"/>
        </w:rPr>
        <w:t>577855.6 · 2.54 · 2.05 · 10</w:t>
      </w:r>
      <w:r w:rsidRPr="008743EB">
        <w:rPr>
          <w:b/>
          <w:color w:val="000000"/>
          <w:sz w:val="28"/>
          <w:szCs w:val="28"/>
          <w:vertAlign w:val="superscript"/>
        </w:rPr>
        <w:t>-6</w:t>
      </w:r>
      <w:r w:rsidRPr="008743EB">
        <w:rPr>
          <w:b/>
          <w:color w:val="000000"/>
          <w:sz w:val="28"/>
          <w:szCs w:val="28"/>
        </w:rPr>
        <w:t xml:space="preserve"> = 3.01</w:t>
      </w:r>
    </w:p>
    <w:p w:rsidR="00715769" w:rsidRPr="008743EB" w:rsidRDefault="00715769" w:rsidP="00715769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Максимальный разовый выброс, г/с, </w:t>
      </w:r>
      <w:r w:rsidRPr="008743EB">
        <w:rPr>
          <w:b/>
          <w:i/>
          <w:color w:val="000000"/>
          <w:sz w:val="28"/>
          <w:szCs w:val="28"/>
        </w:rPr>
        <w:t xml:space="preserve">G = DMAX · LNO · TNO / 1200 = </w:t>
      </w:r>
      <w:r w:rsidRPr="008743EB">
        <w:rPr>
          <w:b/>
          <w:color w:val="000000"/>
          <w:sz w:val="28"/>
          <w:szCs w:val="28"/>
        </w:rPr>
        <w:t>1 · 2.54 · 2.05 / 1200 = 0.00434</w:t>
      </w:r>
    </w:p>
    <w:p w:rsidR="00715769" w:rsidRPr="008743EB" w:rsidRDefault="00715769" w:rsidP="00715769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С учетом трансформации оксидов азота, получаем:</w:t>
      </w:r>
    </w:p>
    <w:p w:rsidR="00715769" w:rsidRPr="008743EB" w:rsidRDefault="00715769" w:rsidP="00715769">
      <w:pPr>
        <w:jc w:val="both"/>
        <w:rPr>
          <w:color w:val="000000"/>
          <w:sz w:val="28"/>
          <w:szCs w:val="28"/>
        </w:rPr>
      </w:pPr>
    </w:p>
    <w:p w:rsidR="00715769" w:rsidRPr="008743EB" w:rsidRDefault="00715769" w:rsidP="00715769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8743EB">
        <w:rPr>
          <w:b/>
          <w:i/>
          <w:color w:val="000000"/>
          <w:sz w:val="28"/>
          <w:szCs w:val="28"/>
          <w:u w:val="single"/>
        </w:rPr>
        <w:t>Примесь: 0301 Азота (IV) диоксид (Азота диоксид) (4)</w:t>
      </w:r>
    </w:p>
    <w:p w:rsidR="00715769" w:rsidRPr="008743EB" w:rsidRDefault="00715769" w:rsidP="00715769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Валовый выброс, т/год, </w:t>
      </w:r>
      <w:r w:rsidRPr="008743EB">
        <w:rPr>
          <w:b/>
          <w:i/>
          <w:color w:val="000000"/>
          <w:sz w:val="28"/>
          <w:szCs w:val="28"/>
        </w:rPr>
        <w:t xml:space="preserve">_M_ = 0.8 · M = </w:t>
      </w:r>
      <w:r w:rsidRPr="008743EB">
        <w:rPr>
          <w:b/>
          <w:color w:val="000000"/>
          <w:sz w:val="28"/>
          <w:szCs w:val="28"/>
        </w:rPr>
        <w:t>0.8 · 3.01 = 2.408</w:t>
      </w:r>
    </w:p>
    <w:p w:rsidR="00715769" w:rsidRPr="008743EB" w:rsidRDefault="00715769" w:rsidP="00715769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Максимальный разовый выброс, г/с, </w:t>
      </w:r>
      <w:r w:rsidRPr="008743EB">
        <w:rPr>
          <w:b/>
          <w:i/>
          <w:color w:val="000000"/>
          <w:sz w:val="28"/>
          <w:szCs w:val="28"/>
        </w:rPr>
        <w:t xml:space="preserve">_G_ = 0.8 · G = </w:t>
      </w:r>
      <w:r w:rsidRPr="008743EB">
        <w:rPr>
          <w:b/>
          <w:color w:val="000000"/>
          <w:sz w:val="28"/>
          <w:szCs w:val="28"/>
        </w:rPr>
        <w:t>0.8 · 0.00434 = 0.003472</w:t>
      </w:r>
    </w:p>
    <w:p w:rsidR="00715769" w:rsidRPr="008743EB" w:rsidRDefault="00715769" w:rsidP="00715769">
      <w:pPr>
        <w:jc w:val="both"/>
        <w:rPr>
          <w:b/>
          <w:color w:val="000000"/>
          <w:sz w:val="28"/>
          <w:szCs w:val="28"/>
        </w:rPr>
      </w:pPr>
    </w:p>
    <w:p w:rsidR="00715769" w:rsidRPr="008743EB" w:rsidRDefault="00715769" w:rsidP="00715769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8743EB">
        <w:rPr>
          <w:b/>
          <w:i/>
          <w:color w:val="000000"/>
          <w:sz w:val="28"/>
          <w:szCs w:val="28"/>
          <w:u w:val="single"/>
        </w:rPr>
        <w:t>Примесь: 0304 Азот (II) оксид (Азота оксид) (6)</w:t>
      </w:r>
    </w:p>
    <w:p w:rsidR="00715769" w:rsidRPr="008743EB" w:rsidRDefault="00715769" w:rsidP="00715769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Валовый выброс, т/год, </w:t>
      </w:r>
      <w:r w:rsidRPr="008743EB">
        <w:rPr>
          <w:b/>
          <w:i/>
          <w:color w:val="000000"/>
          <w:sz w:val="28"/>
          <w:szCs w:val="28"/>
        </w:rPr>
        <w:t xml:space="preserve">_M_ = 0.13 · M = </w:t>
      </w:r>
      <w:r w:rsidRPr="008743EB">
        <w:rPr>
          <w:b/>
          <w:color w:val="000000"/>
          <w:sz w:val="28"/>
          <w:szCs w:val="28"/>
        </w:rPr>
        <w:t>0.13 · 3.01 = 0.3913</w:t>
      </w:r>
    </w:p>
    <w:p w:rsidR="00715769" w:rsidRPr="008743EB" w:rsidRDefault="00715769" w:rsidP="00715769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Максимальный разовый выброс, г/с, </w:t>
      </w:r>
      <w:r w:rsidRPr="008743EB">
        <w:rPr>
          <w:b/>
          <w:i/>
          <w:color w:val="000000"/>
          <w:sz w:val="28"/>
          <w:szCs w:val="28"/>
        </w:rPr>
        <w:t xml:space="preserve">_G_ = 0.13 · G = </w:t>
      </w:r>
      <w:r w:rsidRPr="008743EB">
        <w:rPr>
          <w:b/>
          <w:color w:val="000000"/>
          <w:sz w:val="28"/>
          <w:szCs w:val="28"/>
        </w:rPr>
        <w:t>0.13 · 0.00434 = 0.0005642</w:t>
      </w:r>
    </w:p>
    <w:p w:rsidR="00715769" w:rsidRPr="008743EB" w:rsidRDefault="00715769" w:rsidP="00715769">
      <w:pPr>
        <w:jc w:val="both"/>
        <w:rPr>
          <w:b/>
          <w:color w:val="000000"/>
          <w:sz w:val="28"/>
          <w:szCs w:val="28"/>
        </w:rPr>
      </w:pPr>
    </w:p>
    <w:p w:rsidR="00715769" w:rsidRPr="008743EB" w:rsidRDefault="00715769" w:rsidP="00715769">
      <w:pPr>
        <w:jc w:val="both"/>
        <w:rPr>
          <w:b/>
          <w:i/>
          <w:color w:val="000000"/>
          <w:sz w:val="28"/>
          <w:szCs w:val="28"/>
        </w:rPr>
      </w:pPr>
      <w:r w:rsidRPr="008743EB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5072"/>
        <w:gridCol w:w="1736"/>
        <w:gridCol w:w="1869"/>
      </w:tblGrid>
      <w:tr w:rsidR="00715769" w:rsidRPr="008743EB" w:rsidTr="0071576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769" w:rsidRPr="008743EB" w:rsidRDefault="00715769" w:rsidP="00715769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lastRenderedPageBreak/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769" w:rsidRPr="008743EB" w:rsidRDefault="00715769" w:rsidP="00715769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769" w:rsidRPr="008743EB" w:rsidRDefault="00715769" w:rsidP="00715769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769" w:rsidRPr="008743EB" w:rsidRDefault="00715769" w:rsidP="00715769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715769" w:rsidRPr="008743EB" w:rsidTr="0071576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769" w:rsidRPr="008743EB" w:rsidRDefault="00715769" w:rsidP="00715769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769" w:rsidRPr="008743EB" w:rsidRDefault="00715769" w:rsidP="00715769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Азота (IV) диоксид (Азота диоксид) (4)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769" w:rsidRPr="008743EB" w:rsidRDefault="00715769" w:rsidP="00715769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0.003472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769" w:rsidRPr="008743EB" w:rsidRDefault="00715769" w:rsidP="00715769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2.408</w:t>
            </w:r>
          </w:p>
        </w:tc>
      </w:tr>
      <w:tr w:rsidR="00715769" w:rsidRPr="008743EB" w:rsidTr="0071576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769" w:rsidRPr="008743EB" w:rsidRDefault="00715769" w:rsidP="00715769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769" w:rsidRPr="008743EB" w:rsidRDefault="00715769" w:rsidP="00715769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Азот (II) оксид (Азота оксид) (6)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769" w:rsidRPr="008743EB" w:rsidRDefault="00715769" w:rsidP="00715769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0.0005642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769" w:rsidRPr="008743EB" w:rsidRDefault="00715769" w:rsidP="00715769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0.3913</w:t>
            </w:r>
          </w:p>
        </w:tc>
      </w:tr>
      <w:tr w:rsidR="00715769" w:rsidRPr="008743EB" w:rsidTr="0071576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769" w:rsidRPr="008743EB" w:rsidRDefault="00715769" w:rsidP="00715769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769" w:rsidRPr="008743EB" w:rsidRDefault="00715769" w:rsidP="00715769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Углерод оксид (Окись углерода, Угарный газ) (584)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769" w:rsidRPr="008743EB" w:rsidRDefault="00715769" w:rsidP="00715769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0.01614583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769" w:rsidRPr="008743EB" w:rsidRDefault="00715769" w:rsidP="00715769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11.1959522</w:t>
            </w:r>
          </w:p>
        </w:tc>
      </w:tr>
      <w:tr w:rsidR="00715769" w:rsidRPr="008743EB" w:rsidTr="00715769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769" w:rsidRPr="008743EB" w:rsidRDefault="00715769" w:rsidP="00715769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769" w:rsidRPr="008743EB" w:rsidRDefault="00715769" w:rsidP="00715769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769" w:rsidRPr="008743EB" w:rsidRDefault="00715769" w:rsidP="00715769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0.05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769" w:rsidRPr="008743EB" w:rsidRDefault="00715769" w:rsidP="00715769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34.7</w:t>
            </w:r>
          </w:p>
        </w:tc>
      </w:tr>
    </w:tbl>
    <w:p w:rsidR="00715769" w:rsidRPr="008743EB" w:rsidRDefault="00715769" w:rsidP="006227E4">
      <w:pPr>
        <w:jc w:val="both"/>
        <w:rPr>
          <w:color w:val="000000"/>
          <w:sz w:val="28"/>
          <w:szCs w:val="28"/>
        </w:rPr>
      </w:pPr>
    </w:p>
    <w:p w:rsidR="006227E4" w:rsidRPr="00391861" w:rsidRDefault="006227E4" w:rsidP="006227E4">
      <w:pPr>
        <w:jc w:val="both"/>
        <w:rPr>
          <w:b/>
          <w:color w:val="000000"/>
          <w:sz w:val="28"/>
          <w:szCs w:val="28"/>
        </w:rPr>
      </w:pPr>
      <w:r w:rsidRPr="00391861">
        <w:rPr>
          <w:b/>
          <w:color w:val="000000"/>
          <w:sz w:val="28"/>
          <w:szCs w:val="28"/>
        </w:rPr>
        <w:t>Источник загрязнения N 6946. Район ствола 47</w:t>
      </w:r>
    </w:p>
    <w:p w:rsidR="006227E4" w:rsidRPr="00391861" w:rsidRDefault="006227E4" w:rsidP="006227E4">
      <w:pPr>
        <w:jc w:val="both"/>
        <w:rPr>
          <w:color w:val="000000"/>
          <w:sz w:val="28"/>
          <w:szCs w:val="28"/>
        </w:rPr>
      </w:pPr>
      <w:r w:rsidRPr="00391861">
        <w:rPr>
          <w:b/>
          <w:color w:val="000000"/>
          <w:sz w:val="28"/>
          <w:szCs w:val="28"/>
        </w:rPr>
        <w:t>Источник выделения N 006. Погрузка породы в самосвалы</w:t>
      </w:r>
    </w:p>
    <w:p w:rsidR="00391861" w:rsidRDefault="00391861" w:rsidP="006227E4">
      <w:pPr>
        <w:jc w:val="both"/>
        <w:rPr>
          <w:color w:val="000000"/>
          <w:sz w:val="28"/>
          <w:szCs w:val="28"/>
        </w:rPr>
      </w:pP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Список литературы: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Тип источника выделения: Карьер</w:t>
      </w:r>
    </w:p>
    <w:p w:rsidR="00517BF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Материал: Порода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</w:p>
    <w:p w:rsidR="00517BF4" w:rsidRPr="008743E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8743EB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Вид работ: Выемочно-погрузочные работы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Влажность материала, %, </w:t>
      </w:r>
      <w:r w:rsidRPr="008743EB">
        <w:rPr>
          <w:b/>
          <w:i/>
          <w:color w:val="000000"/>
          <w:sz w:val="28"/>
          <w:szCs w:val="28"/>
        </w:rPr>
        <w:t xml:space="preserve">VL = </w:t>
      </w:r>
      <w:r w:rsidRPr="008743EB">
        <w:rPr>
          <w:b/>
          <w:color w:val="000000"/>
          <w:sz w:val="28"/>
          <w:szCs w:val="28"/>
        </w:rPr>
        <w:t>1.1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8743EB">
        <w:rPr>
          <w:b/>
          <w:i/>
          <w:color w:val="000000"/>
          <w:sz w:val="28"/>
          <w:szCs w:val="28"/>
        </w:rPr>
        <w:t xml:space="preserve">K5 = </w:t>
      </w:r>
      <w:r w:rsidRPr="008743EB">
        <w:rPr>
          <w:b/>
          <w:color w:val="000000"/>
          <w:sz w:val="28"/>
          <w:szCs w:val="28"/>
        </w:rPr>
        <w:t>0.8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8743EB">
        <w:rPr>
          <w:b/>
          <w:i/>
          <w:color w:val="000000"/>
          <w:sz w:val="28"/>
          <w:szCs w:val="28"/>
        </w:rPr>
        <w:t xml:space="preserve">P1 = </w:t>
      </w:r>
      <w:r w:rsidRPr="008743EB">
        <w:rPr>
          <w:b/>
          <w:color w:val="000000"/>
          <w:sz w:val="28"/>
          <w:szCs w:val="28"/>
        </w:rPr>
        <w:t>0.01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8743EB">
        <w:rPr>
          <w:b/>
          <w:i/>
          <w:color w:val="000000"/>
          <w:sz w:val="28"/>
          <w:szCs w:val="28"/>
        </w:rPr>
        <w:t xml:space="preserve">P2 = </w:t>
      </w:r>
      <w:r w:rsidRPr="008743EB">
        <w:rPr>
          <w:b/>
          <w:color w:val="000000"/>
          <w:sz w:val="28"/>
          <w:szCs w:val="28"/>
        </w:rPr>
        <w:t>0.003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Скорость ветра в зоне работы экскаватора (средняя), м/с, </w:t>
      </w:r>
      <w:r w:rsidRPr="008743EB">
        <w:rPr>
          <w:b/>
          <w:i/>
          <w:color w:val="000000"/>
          <w:sz w:val="28"/>
          <w:szCs w:val="28"/>
        </w:rPr>
        <w:t xml:space="preserve">G3SR = </w:t>
      </w:r>
      <w:r w:rsidRPr="008743EB">
        <w:rPr>
          <w:b/>
          <w:color w:val="000000"/>
          <w:sz w:val="28"/>
          <w:szCs w:val="28"/>
        </w:rPr>
        <w:t>3.4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Коэфф.учитывающий</w:t>
      </w:r>
      <w:proofErr w:type="spellEnd"/>
      <w:r w:rsidRPr="008743EB">
        <w:rPr>
          <w:color w:val="000000"/>
          <w:sz w:val="28"/>
          <w:szCs w:val="28"/>
        </w:rPr>
        <w:t xml:space="preserve"> среднюю скорость ветра (табл.2), </w:t>
      </w:r>
      <w:r w:rsidRPr="008743EB">
        <w:rPr>
          <w:b/>
          <w:i/>
          <w:color w:val="000000"/>
          <w:sz w:val="28"/>
          <w:szCs w:val="28"/>
        </w:rPr>
        <w:t xml:space="preserve">P3SR = </w:t>
      </w:r>
      <w:r w:rsidRPr="008743EB">
        <w:rPr>
          <w:b/>
          <w:color w:val="000000"/>
          <w:sz w:val="28"/>
          <w:szCs w:val="28"/>
        </w:rPr>
        <w:t>1.2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Скорость ветра в зоне работы экскаватора (максимальная), м/с, </w:t>
      </w:r>
      <w:r w:rsidRPr="008743EB">
        <w:rPr>
          <w:b/>
          <w:i/>
          <w:color w:val="000000"/>
          <w:sz w:val="28"/>
          <w:szCs w:val="28"/>
        </w:rPr>
        <w:t xml:space="preserve">G3 = </w:t>
      </w:r>
      <w:r w:rsidRPr="008743EB">
        <w:rPr>
          <w:b/>
          <w:color w:val="000000"/>
          <w:sz w:val="28"/>
          <w:szCs w:val="28"/>
        </w:rPr>
        <w:t>9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 учитывающий максимальную скорость ветра (табл.2), </w:t>
      </w:r>
      <w:r w:rsidRPr="008743EB">
        <w:rPr>
          <w:b/>
          <w:i/>
          <w:color w:val="000000"/>
          <w:sz w:val="28"/>
          <w:szCs w:val="28"/>
        </w:rPr>
        <w:t xml:space="preserve">P3 = </w:t>
      </w:r>
      <w:r w:rsidRPr="008743EB">
        <w:rPr>
          <w:b/>
          <w:color w:val="000000"/>
          <w:sz w:val="28"/>
          <w:szCs w:val="28"/>
        </w:rPr>
        <w:t>1.7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Коэффициент, учитывающий местные условия (табл.3), </w:t>
      </w:r>
      <w:r w:rsidRPr="008743EB">
        <w:rPr>
          <w:b/>
          <w:i/>
          <w:color w:val="000000"/>
          <w:sz w:val="28"/>
          <w:szCs w:val="28"/>
        </w:rPr>
        <w:t xml:space="preserve">P6 = </w:t>
      </w:r>
      <w:r w:rsidRPr="008743EB">
        <w:rPr>
          <w:b/>
          <w:color w:val="000000"/>
          <w:sz w:val="28"/>
          <w:szCs w:val="28"/>
        </w:rPr>
        <w:t>1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Размер куска материала, мм, </w:t>
      </w:r>
      <w:r w:rsidRPr="008743EB">
        <w:rPr>
          <w:b/>
          <w:i/>
          <w:color w:val="000000"/>
          <w:sz w:val="28"/>
          <w:szCs w:val="28"/>
        </w:rPr>
        <w:t xml:space="preserve">G7 = </w:t>
      </w:r>
      <w:r w:rsidRPr="008743EB">
        <w:rPr>
          <w:b/>
          <w:color w:val="000000"/>
          <w:sz w:val="28"/>
          <w:szCs w:val="28"/>
        </w:rPr>
        <w:t>40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8743EB">
        <w:rPr>
          <w:b/>
          <w:i/>
          <w:color w:val="000000"/>
          <w:sz w:val="28"/>
          <w:szCs w:val="28"/>
        </w:rPr>
        <w:t xml:space="preserve">P5 = </w:t>
      </w:r>
      <w:r w:rsidRPr="008743EB">
        <w:rPr>
          <w:b/>
          <w:color w:val="000000"/>
          <w:sz w:val="28"/>
          <w:szCs w:val="28"/>
        </w:rPr>
        <w:t>0.5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Высота падения материала, м, </w:t>
      </w:r>
      <w:r w:rsidRPr="008743EB">
        <w:rPr>
          <w:b/>
          <w:i/>
          <w:color w:val="000000"/>
          <w:sz w:val="28"/>
          <w:szCs w:val="28"/>
        </w:rPr>
        <w:t xml:space="preserve">GB = </w:t>
      </w:r>
      <w:r w:rsidRPr="008743EB">
        <w:rPr>
          <w:b/>
          <w:color w:val="000000"/>
          <w:sz w:val="28"/>
          <w:szCs w:val="28"/>
        </w:rPr>
        <w:t>1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lastRenderedPageBreak/>
        <w:t xml:space="preserve">Коэффициент, учитывающий высоту падения материала (табл.7), </w:t>
      </w:r>
      <w:r w:rsidRPr="008743EB">
        <w:rPr>
          <w:b/>
          <w:i/>
          <w:color w:val="000000"/>
          <w:sz w:val="28"/>
          <w:szCs w:val="28"/>
        </w:rPr>
        <w:t xml:space="preserve">B = </w:t>
      </w:r>
      <w:r w:rsidRPr="008743EB">
        <w:rPr>
          <w:b/>
          <w:color w:val="000000"/>
          <w:sz w:val="28"/>
          <w:szCs w:val="28"/>
        </w:rPr>
        <w:t>0.5</w:t>
      </w:r>
    </w:p>
    <w:p w:rsidR="003775B8" w:rsidRPr="008743EB" w:rsidRDefault="003775B8" w:rsidP="003775B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Количество перерабатываемой экскаватором породы, т/час, </w:t>
      </w:r>
      <w:r w:rsidRPr="008743EB">
        <w:rPr>
          <w:b/>
          <w:i/>
          <w:color w:val="000000"/>
          <w:sz w:val="28"/>
          <w:szCs w:val="28"/>
        </w:rPr>
        <w:t xml:space="preserve">G = </w:t>
      </w:r>
      <w:r w:rsidRPr="008743EB">
        <w:rPr>
          <w:b/>
          <w:color w:val="000000"/>
          <w:sz w:val="28"/>
          <w:szCs w:val="28"/>
        </w:rPr>
        <w:t>1580.81</w:t>
      </w:r>
    </w:p>
    <w:p w:rsidR="003775B8" w:rsidRPr="008743EB" w:rsidRDefault="003775B8" w:rsidP="003775B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Максимальный разовый выброс, г/с (8), </w:t>
      </w:r>
      <w:r w:rsidRPr="008743EB">
        <w:rPr>
          <w:b/>
          <w:i/>
          <w:color w:val="000000"/>
          <w:sz w:val="28"/>
          <w:szCs w:val="28"/>
        </w:rPr>
        <w:t>Q = P1 · P2 · P3 · K5 · P5 · P6 · B · G · 10</w:t>
      </w:r>
      <w:r w:rsidRPr="008743EB">
        <w:rPr>
          <w:b/>
          <w:i/>
          <w:color w:val="000000"/>
          <w:sz w:val="28"/>
          <w:szCs w:val="28"/>
          <w:vertAlign w:val="superscript"/>
        </w:rPr>
        <w:t>6</w:t>
      </w:r>
      <w:r w:rsidRPr="008743EB">
        <w:rPr>
          <w:b/>
          <w:i/>
          <w:color w:val="000000"/>
          <w:sz w:val="28"/>
          <w:szCs w:val="28"/>
        </w:rPr>
        <w:t xml:space="preserve"> / 3600 = </w:t>
      </w:r>
      <w:r w:rsidRPr="008743EB">
        <w:rPr>
          <w:b/>
          <w:color w:val="000000"/>
          <w:sz w:val="28"/>
          <w:szCs w:val="28"/>
        </w:rPr>
        <w:t>0.01 · 0.003 · 1.7 · 0.8 · 0.5 · 1 · 0.5 · 1580.81 · 10</w:t>
      </w:r>
      <w:r w:rsidRPr="008743EB">
        <w:rPr>
          <w:b/>
          <w:color w:val="000000"/>
          <w:sz w:val="28"/>
          <w:szCs w:val="28"/>
          <w:vertAlign w:val="superscript"/>
        </w:rPr>
        <w:t>6</w:t>
      </w:r>
      <w:r w:rsidRPr="008743EB">
        <w:rPr>
          <w:b/>
          <w:color w:val="000000"/>
          <w:sz w:val="28"/>
          <w:szCs w:val="28"/>
        </w:rPr>
        <w:t xml:space="preserve"> / 3600 = 4.48</w:t>
      </w:r>
    </w:p>
    <w:p w:rsidR="003775B8" w:rsidRPr="008743EB" w:rsidRDefault="003775B8" w:rsidP="003775B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Время работы экскаватора в год, часов, </w:t>
      </w:r>
      <w:r w:rsidRPr="008743EB">
        <w:rPr>
          <w:b/>
          <w:i/>
          <w:color w:val="000000"/>
          <w:sz w:val="28"/>
          <w:szCs w:val="28"/>
        </w:rPr>
        <w:t xml:space="preserve">RT = </w:t>
      </w:r>
      <w:r w:rsidRPr="008743EB">
        <w:rPr>
          <w:b/>
          <w:color w:val="000000"/>
          <w:sz w:val="28"/>
          <w:szCs w:val="28"/>
        </w:rPr>
        <w:t>2640</w:t>
      </w:r>
    </w:p>
    <w:p w:rsidR="003775B8" w:rsidRPr="008743EB" w:rsidRDefault="003775B8" w:rsidP="003775B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Валовый выброс, т/год, </w:t>
      </w:r>
      <w:r w:rsidRPr="008743EB">
        <w:rPr>
          <w:b/>
          <w:i/>
          <w:color w:val="000000"/>
          <w:sz w:val="28"/>
          <w:szCs w:val="28"/>
        </w:rPr>
        <w:t xml:space="preserve">QГОД = P1 · P2 · P3SR · K5 · P5 · P6 · B · G · RT = </w:t>
      </w:r>
      <w:r w:rsidRPr="008743EB">
        <w:rPr>
          <w:b/>
          <w:color w:val="000000"/>
          <w:sz w:val="28"/>
          <w:szCs w:val="28"/>
        </w:rPr>
        <w:t>0.01 · 0.003 · 1.2 · 0.8 · 0.5 · 1 · 0.5 · 1580.81 · 2640 = 30.05</w:t>
      </w:r>
    </w:p>
    <w:p w:rsidR="003775B8" w:rsidRPr="008743EB" w:rsidRDefault="003775B8" w:rsidP="003775B8">
      <w:pPr>
        <w:jc w:val="both"/>
        <w:rPr>
          <w:b/>
          <w:color w:val="000000"/>
          <w:sz w:val="28"/>
          <w:szCs w:val="28"/>
        </w:rPr>
      </w:pPr>
    </w:p>
    <w:p w:rsidR="003775B8" w:rsidRPr="008743EB" w:rsidRDefault="003775B8" w:rsidP="003775B8">
      <w:pPr>
        <w:jc w:val="both"/>
        <w:rPr>
          <w:b/>
          <w:i/>
          <w:color w:val="000000"/>
          <w:sz w:val="28"/>
          <w:szCs w:val="28"/>
        </w:rPr>
      </w:pPr>
      <w:r w:rsidRPr="008743EB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5072"/>
        <w:gridCol w:w="1736"/>
        <w:gridCol w:w="1869"/>
      </w:tblGrid>
      <w:tr w:rsidR="003775B8" w:rsidRPr="008743EB" w:rsidTr="003775B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5B8" w:rsidRPr="008743EB" w:rsidRDefault="003775B8" w:rsidP="003775B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5B8" w:rsidRPr="008743EB" w:rsidRDefault="003775B8" w:rsidP="003775B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5B8" w:rsidRPr="008743EB" w:rsidRDefault="003775B8" w:rsidP="003775B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5B8" w:rsidRPr="008743EB" w:rsidRDefault="003775B8" w:rsidP="003775B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3775B8" w:rsidRPr="008743EB" w:rsidTr="003775B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5B8" w:rsidRPr="008743EB" w:rsidRDefault="003775B8" w:rsidP="003775B8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5B8" w:rsidRPr="008743EB" w:rsidRDefault="003775B8" w:rsidP="003775B8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5B8" w:rsidRPr="008743EB" w:rsidRDefault="003775B8" w:rsidP="003775B8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4.48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5B8" w:rsidRPr="008743EB" w:rsidRDefault="003775B8" w:rsidP="003775B8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30.05</w:t>
            </w:r>
          </w:p>
        </w:tc>
      </w:tr>
    </w:tbl>
    <w:p w:rsidR="003775B8" w:rsidRPr="008743EB" w:rsidRDefault="003775B8" w:rsidP="003775B8">
      <w:pPr>
        <w:jc w:val="both"/>
        <w:rPr>
          <w:color w:val="000000"/>
          <w:sz w:val="28"/>
          <w:szCs w:val="28"/>
        </w:rPr>
      </w:pP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b/>
          <w:color w:val="000000"/>
          <w:sz w:val="28"/>
          <w:szCs w:val="28"/>
        </w:rPr>
        <w:t>Источник загрязнения N 6946. Район ствола 47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b/>
          <w:color w:val="000000"/>
          <w:sz w:val="28"/>
          <w:szCs w:val="28"/>
        </w:rPr>
        <w:t>Источник выделения N</w:t>
      </w:r>
      <w:r w:rsidRPr="008743EB">
        <w:rPr>
          <w:color w:val="000000"/>
          <w:sz w:val="28"/>
          <w:szCs w:val="28"/>
        </w:rPr>
        <w:t xml:space="preserve"> </w:t>
      </w:r>
      <w:r w:rsidRPr="008743EB">
        <w:rPr>
          <w:b/>
          <w:color w:val="000000"/>
          <w:sz w:val="28"/>
          <w:szCs w:val="28"/>
        </w:rPr>
        <w:t xml:space="preserve">007. </w:t>
      </w:r>
      <w:r w:rsidR="00626E43" w:rsidRPr="00391861">
        <w:rPr>
          <w:b/>
          <w:color w:val="000000"/>
          <w:sz w:val="28"/>
          <w:szCs w:val="28"/>
        </w:rPr>
        <w:t>Погрузка породы в самосвалы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Список литературы: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Тип источника выделения: Карьер</w:t>
      </w:r>
    </w:p>
    <w:p w:rsidR="00517BF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Материал: Руда окисленная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</w:p>
    <w:p w:rsidR="00517BF4" w:rsidRPr="008743E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8743EB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517BF4" w:rsidRPr="008743E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Вид работ: Выемочно-погрузочные работы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Влажность материала, %, </w:t>
      </w:r>
      <w:r w:rsidRPr="008743EB">
        <w:rPr>
          <w:b/>
          <w:i/>
          <w:color w:val="000000"/>
          <w:sz w:val="28"/>
          <w:szCs w:val="28"/>
        </w:rPr>
        <w:t xml:space="preserve">VL = </w:t>
      </w:r>
      <w:r w:rsidRPr="008743EB">
        <w:rPr>
          <w:b/>
          <w:color w:val="000000"/>
          <w:sz w:val="28"/>
          <w:szCs w:val="28"/>
        </w:rPr>
        <w:t>1.1</w:t>
      </w:r>
      <w:r w:rsidRPr="008743EB">
        <w:rPr>
          <w:i/>
        </w:rPr>
        <w:t xml:space="preserve"> (горная часть)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8743EB">
        <w:rPr>
          <w:b/>
          <w:i/>
          <w:color w:val="000000"/>
          <w:sz w:val="28"/>
          <w:szCs w:val="28"/>
        </w:rPr>
        <w:t xml:space="preserve">K5 = </w:t>
      </w:r>
      <w:r w:rsidRPr="008743EB">
        <w:rPr>
          <w:b/>
          <w:color w:val="000000"/>
          <w:sz w:val="28"/>
          <w:szCs w:val="28"/>
        </w:rPr>
        <w:t>0.8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8743EB">
        <w:rPr>
          <w:b/>
          <w:i/>
          <w:color w:val="000000"/>
          <w:sz w:val="28"/>
          <w:szCs w:val="28"/>
        </w:rPr>
        <w:t xml:space="preserve">P1 = </w:t>
      </w:r>
      <w:r w:rsidRPr="008743EB">
        <w:rPr>
          <w:b/>
          <w:color w:val="000000"/>
          <w:sz w:val="28"/>
          <w:szCs w:val="28"/>
        </w:rPr>
        <w:t>0.01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8743EB">
        <w:rPr>
          <w:b/>
          <w:i/>
          <w:color w:val="000000"/>
          <w:sz w:val="28"/>
          <w:szCs w:val="28"/>
        </w:rPr>
        <w:t xml:space="preserve">P2 = </w:t>
      </w:r>
      <w:r w:rsidRPr="008743EB">
        <w:rPr>
          <w:b/>
          <w:color w:val="000000"/>
          <w:sz w:val="28"/>
          <w:szCs w:val="28"/>
        </w:rPr>
        <w:t>0.003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Скорость ветра в зоне работы экскаватора (средняя), м/с, </w:t>
      </w:r>
      <w:r w:rsidRPr="008743EB">
        <w:rPr>
          <w:b/>
          <w:i/>
          <w:color w:val="000000"/>
          <w:sz w:val="28"/>
          <w:szCs w:val="28"/>
        </w:rPr>
        <w:t xml:space="preserve">G3SR = </w:t>
      </w:r>
      <w:r w:rsidRPr="008743EB">
        <w:rPr>
          <w:b/>
          <w:color w:val="000000"/>
          <w:sz w:val="28"/>
          <w:szCs w:val="28"/>
        </w:rPr>
        <w:t>3.4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Коэфф.учитывающий</w:t>
      </w:r>
      <w:proofErr w:type="spellEnd"/>
      <w:r w:rsidRPr="008743EB">
        <w:rPr>
          <w:color w:val="000000"/>
          <w:sz w:val="28"/>
          <w:szCs w:val="28"/>
        </w:rPr>
        <w:t xml:space="preserve"> среднюю скорость ветра (табл.2), </w:t>
      </w:r>
      <w:r w:rsidRPr="008743EB">
        <w:rPr>
          <w:b/>
          <w:i/>
          <w:color w:val="000000"/>
          <w:sz w:val="28"/>
          <w:szCs w:val="28"/>
        </w:rPr>
        <w:t xml:space="preserve">P3SR = </w:t>
      </w:r>
      <w:r w:rsidRPr="008743EB">
        <w:rPr>
          <w:b/>
          <w:color w:val="000000"/>
          <w:sz w:val="28"/>
          <w:szCs w:val="28"/>
        </w:rPr>
        <w:t>1.2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lastRenderedPageBreak/>
        <w:t xml:space="preserve">Скорость ветра в зоне работы экскаватора (максимальная), м/с, </w:t>
      </w:r>
      <w:r w:rsidRPr="008743EB">
        <w:rPr>
          <w:b/>
          <w:i/>
          <w:color w:val="000000"/>
          <w:sz w:val="28"/>
          <w:szCs w:val="28"/>
        </w:rPr>
        <w:t xml:space="preserve">G3 = </w:t>
      </w:r>
      <w:r w:rsidRPr="008743EB">
        <w:rPr>
          <w:b/>
          <w:color w:val="000000"/>
          <w:sz w:val="28"/>
          <w:szCs w:val="28"/>
        </w:rPr>
        <w:t>9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 учитывающий максимальную скорость ветра (табл.2), </w:t>
      </w:r>
      <w:r w:rsidRPr="008743EB">
        <w:rPr>
          <w:b/>
          <w:i/>
          <w:color w:val="000000"/>
          <w:sz w:val="28"/>
          <w:szCs w:val="28"/>
        </w:rPr>
        <w:t xml:space="preserve">P3 = </w:t>
      </w:r>
      <w:r w:rsidRPr="008743EB">
        <w:rPr>
          <w:b/>
          <w:color w:val="000000"/>
          <w:sz w:val="28"/>
          <w:szCs w:val="28"/>
        </w:rPr>
        <w:t>1.7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Коэффициент, учитывающий местные условия (табл.3), </w:t>
      </w:r>
      <w:r w:rsidRPr="008743EB">
        <w:rPr>
          <w:b/>
          <w:i/>
          <w:color w:val="000000"/>
          <w:sz w:val="28"/>
          <w:szCs w:val="28"/>
        </w:rPr>
        <w:t xml:space="preserve">P6 = </w:t>
      </w:r>
      <w:r w:rsidRPr="008743EB">
        <w:rPr>
          <w:b/>
          <w:color w:val="000000"/>
          <w:sz w:val="28"/>
          <w:szCs w:val="28"/>
        </w:rPr>
        <w:t>1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Размер куска материала, мм, </w:t>
      </w:r>
      <w:r w:rsidRPr="008743EB">
        <w:rPr>
          <w:b/>
          <w:i/>
          <w:color w:val="000000"/>
          <w:sz w:val="28"/>
          <w:szCs w:val="28"/>
        </w:rPr>
        <w:t xml:space="preserve">G7 = </w:t>
      </w:r>
      <w:r w:rsidRPr="008743EB">
        <w:rPr>
          <w:b/>
          <w:color w:val="000000"/>
          <w:sz w:val="28"/>
          <w:szCs w:val="28"/>
        </w:rPr>
        <w:t>40</w:t>
      </w:r>
      <w:r w:rsidRPr="008743EB">
        <w:rPr>
          <w:i/>
        </w:rPr>
        <w:t xml:space="preserve"> (горная часть)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8743EB">
        <w:rPr>
          <w:b/>
          <w:i/>
          <w:color w:val="000000"/>
          <w:sz w:val="28"/>
          <w:szCs w:val="28"/>
        </w:rPr>
        <w:t xml:space="preserve">P5 = </w:t>
      </w:r>
      <w:r w:rsidRPr="008743EB">
        <w:rPr>
          <w:b/>
          <w:color w:val="000000"/>
          <w:sz w:val="28"/>
          <w:szCs w:val="28"/>
        </w:rPr>
        <w:t>0.5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Высота падения материала, м, </w:t>
      </w:r>
      <w:r w:rsidRPr="008743EB">
        <w:rPr>
          <w:b/>
          <w:i/>
          <w:color w:val="000000"/>
          <w:sz w:val="28"/>
          <w:szCs w:val="28"/>
        </w:rPr>
        <w:t xml:space="preserve">GB = </w:t>
      </w:r>
      <w:r w:rsidRPr="008743EB">
        <w:rPr>
          <w:b/>
          <w:color w:val="000000"/>
          <w:sz w:val="28"/>
          <w:szCs w:val="28"/>
        </w:rPr>
        <w:t>1</w:t>
      </w:r>
      <w:r w:rsidRPr="008743EB">
        <w:rPr>
          <w:i/>
        </w:rPr>
        <w:t>(высота свободного падения материала, не учитывающая высоту падения в оборудовании и укрытии, от кузова самосвала до площадки разгрузки)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8743EB">
        <w:rPr>
          <w:b/>
          <w:i/>
          <w:color w:val="000000"/>
          <w:sz w:val="28"/>
          <w:szCs w:val="28"/>
        </w:rPr>
        <w:t xml:space="preserve">B = </w:t>
      </w:r>
      <w:r w:rsidRPr="008743EB">
        <w:rPr>
          <w:b/>
          <w:color w:val="000000"/>
          <w:sz w:val="28"/>
          <w:szCs w:val="28"/>
        </w:rPr>
        <w:t>0.5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Количество перерабатываемой экскаватором породы, т/час, </w:t>
      </w:r>
      <w:r w:rsidRPr="008743EB">
        <w:rPr>
          <w:b/>
          <w:i/>
          <w:color w:val="000000"/>
          <w:sz w:val="28"/>
          <w:szCs w:val="28"/>
        </w:rPr>
        <w:t xml:space="preserve">G = </w:t>
      </w:r>
      <w:r w:rsidRPr="008743EB">
        <w:rPr>
          <w:b/>
          <w:color w:val="000000"/>
          <w:sz w:val="28"/>
          <w:szCs w:val="28"/>
        </w:rPr>
        <w:t>56.818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Максимальный разовый выброс, г/с (8), </w:t>
      </w:r>
      <w:r w:rsidRPr="008743EB">
        <w:rPr>
          <w:b/>
          <w:i/>
          <w:color w:val="000000"/>
          <w:sz w:val="28"/>
          <w:szCs w:val="28"/>
        </w:rPr>
        <w:t>Q = P1 · P2 · P3 · K5 · P5 · P6 · B · G · 10</w:t>
      </w:r>
      <w:r w:rsidRPr="008743EB">
        <w:rPr>
          <w:b/>
          <w:i/>
          <w:color w:val="000000"/>
          <w:sz w:val="28"/>
          <w:szCs w:val="28"/>
          <w:vertAlign w:val="superscript"/>
        </w:rPr>
        <w:t>6</w:t>
      </w:r>
      <w:r w:rsidRPr="008743EB">
        <w:rPr>
          <w:b/>
          <w:i/>
          <w:color w:val="000000"/>
          <w:sz w:val="28"/>
          <w:szCs w:val="28"/>
        </w:rPr>
        <w:t xml:space="preserve"> / 3600 = </w:t>
      </w:r>
      <w:r w:rsidRPr="008743EB">
        <w:rPr>
          <w:b/>
          <w:color w:val="000000"/>
          <w:sz w:val="28"/>
          <w:szCs w:val="28"/>
        </w:rPr>
        <w:t>0.01 · 0.003 · 1.7 · 0.8 · 0.5 · 1 · 0.5 · 56.818 · 10</w:t>
      </w:r>
      <w:r w:rsidRPr="008743EB">
        <w:rPr>
          <w:b/>
          <w:color w:val="000000"/>
          <w:sz w:val="28"/>
          <w:szCs w:val="28"/>
          <w:vertAlign w:val="superscript"/>
        </w:rPr>
        <w:t>6</w:t>
      </w:r>
      <w:r w:rsidRPr="008743EB">
        <w:rPr>
          <w:b/>
          <w:color w:val="000000"/>
          <w:sz w:val="28"/>
          <w:szCs w:val="28"/>
        </w:rPr>
        <w:t xml:space="preserve"> / 3600 = 0.161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Время работы экскаватора в год, часов, </w:t>
      </w:r>
      <w:r w:rsidRPr="008743EB">
        <w:rPr>
          <w:b/>
          <w:i/>
          <w:color w:val="000000"/>
          <w:sz w:val="28"/>
          <w:szCs w:val="28"/>
        </w:rPr>
        <w:t xml:space="preserve">RT = </w:t>
      </w:r>
      <w:r w:rsidRPr="008743EB">
        <w:rPr>
          <w:b/>
          <w:color w:val="000000"/>
          <w:sz w:val="28"/>
          <w:szCs w:val="28"/>
        </w:rPr>
        <w:t>2640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Валовый выброс, т/год, </w:t>
      </w:r>
      <w:r w:rsidRPr="008743EB">
        <w:rPr>
          <w:b/>
          <w:i/>
          <w:color w:val="000000"/>
          <w:sz w:val="28"/>
          <w:szCs w:val="28"/>
        </w:rPr>
        <w:t xml:space="preserve">QГОД = P1 · P2 · P3SR · K5 · P5 · P6 · B · G · RT = </w:t>
      </w:r>
      <w:r w:rsidRPr="008743EB">
        <w:rPr>
          <w:b/>
          <w:color w:val="000000"/>
          <w:sz w:val="28"/>
          <w:szCs w:val="28"/>
        </w:rPr>
        <w:t>0.01 · 0.003 · 1.2 · 0.8 · 0.5 · 1 · 0.5 · 56.818 · 2640 = 1.08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Тип источника выделения: Карьер</w:t>
      </w:r>
    </w:p>
    <w:p w:rsidR="00517BF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Материал: Руда сульфидная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</w:p>
    <w:p w:rsidR="00517BF4" w:rsidRPr="008743E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8743EB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517BF4" w:rsidRPr="008743E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Вид работ: Выемочно-погрузочные работы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Влажность материала, %, </w:t>
      </w:r>
      <w:r w:rsidRPr="008743EB">
        <w:rPr>
          <w:b/>
          <w:i/>
          <w:color w:val="000000"/>
          <w:sz w:val="28"/>
          <w:szCs w:val="28"/>
        </w:rPr>
        <w:t xml:space="preserve">VL = </w:t>
      </w:r>
      <w:r w:rsidRPr="008743EB">
        <w:rPr>
          <w:b/>
          <w:color w:val="000000"/>
          <w:sz w:val="28"/>
          <w:szCs w:val="28"/>
        </w:rPr>
        <w:t>1.1</w:t>
      </w:r>
      <w:r w:rsidRPr="008743EB">
        <w:rPr>
          <w:i/>
        </w:rPr>
        <w:t xml:space="preserve"> (горная часть)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8743EB">
        <w:rPr>
          <w:b/>
          <w:i/>
          <w:color w:val="000000"/>
          <w:sz w:val="28"/>
          <w:szCs w:val="28"/>
        </w:rPr>
        <w:t xml:space="preserve">K5 = </w:t>
      </w:r>
      <w:r w:rsidRPr="008743EB">
        <w:rPr>
          <w:b/>
          <w:color w:val="000000"/>
          <w:sz w:val="28"/>
          <w:szCs w:val="28"/>
        </w:rPr>
        <w:t>0.8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8743EB">
        <w:rPr>
          <w:b/>
          <w:i/>
          <w:color w:val="000000"/>
          <w:sz w:val="28"/>
          <w:szCs w:val="28"/>
        </w:rPr>
        <w:t xml:space="preserve">P1 = </w:t>
      </w:r>
      <w:r w:rsidRPr="008743EB">
        <w:rPr>
          <w:b/>
          <w:color w:val="000000"/>
          <w:sz w:val="28"/>
          <w:szCs w:val="28"/>
        </w:rPr>
        <w:t>0.01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8743EB">
        <w:rPr>
          <w:b/>
          <w:i/>
          <w:color w:val="000000"/>
          <w:sz w:val="28"/>
          <w:szCs w:val="28"/>
        </w:rPr>
        <w:t xml:space="preserve">P2 = </w:t>
      </w:r>
      <w:r w:rsidRPr="008743EB">
        <w:rPr>
          <w:b/>
          <w:color w:val="000000"/>
          <w:sz w:val="28"/>
          <w:szCs w:val="28"/>
        </w:rPr>
        <w:t>0.003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Скорость ветра в зоне работы экскаватора (средняя), м/с, </w:t>
      </w:r>
      <w:r w:rsidRPr="008743EB">
        <w:rPr>
          <w:b/>
          <w:i/>
          <w:color w:val="000000"/>
          <w:sz w:val="28"/>
          <w:szCs w:val="28"/>
        </w:rPr>
        <w:t xml:space="preserve">G3SR = </w:t>
      </w:r>
      <w:r w:rsidRPr="008743EB">
        <w:rPr>
          <w:b/>
          <w:color w:val="000000"/>
          <w:sz w:val="28"/>
          <w:szCs w:val="28"/>
        </w:rPr>
        <w:t>3.4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Коэфф.учитывающий</w:t>
      </w:r>
      <w:proofErr w:type="spellEnd"/>
      <w:r w:rsidRPr="008743EB">
        <w:rPr>
          <w:color w:val="000000"/>
          <w:sz w:val="28"/>
          <w:szCs w:val="28"/>
        </w:rPr>
        <w:t xml:space="preserve"> среднюю скорость ветра (табл.2), </w:t>
      </w:r>
      <w:r w:rsidRPr="008743EB">
        <w:rPr>
          <w:b/>
          <w:i/>
          <w:color w:val="000000"/>
          <w:sz w:val="28"/>
          <w:szCs w:val="28"/>
        </w:rPr>
        <w:t xml:space="preserve">P3SR = </w:t>
      </w:r>
      <w:r w:rsidRPr="008743EB">
        <w:rPr>
          <w:b/>
          <w:color w:val="000000"/>
          <w:sz w:val="28"/>
          <w:szCs w:val="28"/>
        </w:rPr>
        <w:t>1.2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Скорость ветра в зоне работы экскаватора (максимальная), м/с, </w:t>
      </w:r>
      <w:r w:rsidRPr="008743EB">
        <w:rPr>
          <w:b/>
          <w:i/>
          <w:color w:val="000000"/>
          <w:sz w:val="28"/>
          <w:szCs w:val="28"/>
        </w:rPr>
        <w:t xml:space="preserve">G3 = </w:t>
      </w:r>
      <w:r w:rsidRPr="008743EB">
        <w:rPr>
          <w:b/>
          <w:color w:val="000000"/>
          <w:sz w:val="28"/>
          <w:szCs w:val="28"/>
        </w:rPr>
        <w:t>9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 учитывающий максимальную скорость ветра (табл.2), </w:t>
      </w:r>
      <w:r w:rsidRPr="008743EB">
        <w:rPr>
          <w:b/>
          <w:i/>
          <w:color w:val="000000"/>
          <w:sz w:val="28"/>
          <w:szCs w:val="28"/>
        </w:rPr>
        <w:t xml:space="preserve">P3 = </w:t>
      </w:r>
      <w:r w:rsidRPr="008743EB">
        <w:rPr>
          <w:b/>
          <w:color w:val="000000"/>
          <w:sz w:val="28"/>
          <w:szCs w:val="28"/>
        </w:rPr>
        <w:t>1.7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Коэффициент, учитывающий местные условия (табл.3), </w:t>
      </w:r>
      <w:r w:rsidRPr="008743EB">
        <w:rPr>
          <w:b/>
          <w:i/>
          <w:color w:val="000000"/>
          <w:sz w:val="28"/>
          <w:szCs w:val="28"/>
        </w:rPr>
        <w:t xml:space="preserve">P6 = </w:t>
      </w:r>
      <w:r w:rsidRPr="008743EB">
        <w:rPr>
          <w:b/>
          <w:color w:val="000000"/>
          <w:sz w:val="28"/>
          <w:szCs w:val="28"/>
        </w:rPr>
        <w:t>1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Размер куска материала, мм, </w:t>
      </w:r>
      <w:r w:rsidRPr="008743EB">
        <w:rPr>
          <w:b/>
          <w:i/>
          <w:color w:val="000000"/>
          <w:sz w:val="28"/>
          <w:szCs w:val="28"/>
        </w:rPr>
        <w:t xml:space="preserve">G7 = </w:t>
      </w:r>
      <w:r w:rsidRPr="008743EB">
        <w:rPr>
          <w:b/>
          <w:color w:val="000000"/>
          <w:sz w:val="28"/>
          <w:szCs w:val="28"/>
        </w:rPr>
        <w:t>40</w:t>
      </w:r>
      <w:r w:rsidRPr="008743EB">
        <w:rPr>
          <w:i/>
        </w:rPr>
        <w:t xml:space="preserve"> (горная часть)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8743EB">
        <w:rPr>
          <w:b/>
          <w:i/>
          <w:color w:val="000000"/>
          <w:sz w:val="28"/>
          <w:szCs w:val="28"/>
        </w:rPr>
        <w:t xml:space="preserve">P5 = </w:t>
      </w:r>
      <w:r w:rsidRPr="008743EB">
        <w:rPr>
          <w:b/>
          <w:color w:val="000000"/>
          <w:sz w:val="28"/>
          <w:szCs w:val="28"/>
        </w:rPr>
        <w:t>0.5</w:t>
      </w:r>
    </w:p>
    <w:p w:rsidR="00517BF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Высота падения материала, м, </w:t>
      </w:r>
      <w:r w:rsidRPr="008743EB">
        <w:rPr>
          <w:b/>
          <w:i/>
          <w:color w:val="000000"/>
          <w:sz w:val="28"/>
          <w:szCs w:val="28"/>
        </w:rPr>
        <w:t xml:space="preserve">GB = </w:t>
      </w:r>
      <w:r w:rsidRPr="008743EB">
        <w:rPr>
          <w:b/>
          <w:color w:val="000000"/>
          <w:sz w:val="28"/>
          <w:szCs w:val="28"/>
        </w:rPr>
        <w:t>1</w:t>
      </w:r>
      <w:r w:rsidRPr="008743EB">
        <w:rPr>
          <w:i/>
        </w:rPr>
        <w:t xml:space="preserve"> (высота свободного падения материала, не учитывающая высоту падения в оборудовании и укрытии, от кузова самосвала до площадки разгрузки)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8743EB">
        <w:rPr>
          <w:b/>
          <w:i/>
          <w:color w:val="000000"/>
          <w:sz w:val="28"/>
          <w:szCs w:val="28"/>
        </w:rPr>
        <w:t xml:space="preserve">B = </w:t>
      </w:r>
      <w:r w:rsidRPr="008743EB">
        <w:rPr>
          <w:b/>
          <w:color w:val="000000"/>
          <w:sz w:val="28"/>
          <w:szCs w:val="28"/>
        </w:rPr>
        <w:t>0.5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Количество перерабатываемой экскаватором породы, т/час, </w:t>
      </w:r>
      <w:r w:rsidRPr="008743EB">
        <w:rPr>
          <w:b/>
          <w:i/>
          <w:color w:val="000000"/>
          <w:sz w:val="28"/>
          <w:szCs w:val="28"/>
        </w:rPr>
        <w:t xml:space="preserve">G = </w:t>
      </w:r>
      <w:r w:rsidRPr="008743EB">
        <w:rPr>
          <w:b/>
          <w:color w:val="000000"/>
          <w:sz w:val="28"/>
          <w:szCs w:val="28"/>
        </w:rPr>
        <w:t>102.273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Максимальный разовый выброс, г/с (8), </w:t>
      </w:r>
      <w:r w:rsidRPr="008743EB">
        <w:rPr>
          <w:b/>
          <w:i/>
          <w:color w:val="000000"/>
          <w:sz w:val="28"/>
          <w:szCs w:val="28"/>
        </w:rPr>
        <w:t>Q = P1 · P2 · P3 · K5 · P5 · P6 · B · G · 10</w:t>
      </w:r>
      <w:r w:rsidRPr="008743EB">
        <w:rPr>
          <w:b/>
          <w:i/>
          <w:color w:val="000000"/>
          <w:sz w:val="28"/>
          <w:szCs w:val="28"/>
          <w:vertAlign w:val="superscript"/>
        </w:rPr>
        <w:t>6</w:t>
      </w:r>
      <w:r w:rsidRPr="008743EB">
        <w:rPr>
          <w:b/>
          <w:i/>
          <w:color w:val="000000"/>
          <w:sz w:val="28"/>
          <w:szCs w:val="28"/>
        </w:rPr>
        <w:t xml:space="preserve"> / 3600 = </w:t>
      </w:r>
      <w:r w:rsidRPr="008743EB">
        <w:rPr>
          <w:b/>
          <w:color w:val="000000"/>
          <w:sz w:val="28"/>
          <w:szCs w:val="28"/>
        </w:rPr>
        <w:t>0.01 · 0.003 · 1.7 · 0.8 · 0.5 · 1 · 0.5 · 102.273 · 10</w:t>
      </w:r>
      <w:r w:rsidRPr="008743EB">
        <w:rPr>
          <w:b/>
          <w:color w:val="000000"/>
          <w:sz w:val="28"/>
          <w:szCs w:val="28"/>
          <w:vertAlign w:val="superscript"/>
        </w:rPr>
        <w:t>6</w:t>
      </w:r>
      <w:r w:rsidRPr="008743EB">
        <w:rPr>
          <w:b/>
          <w:color w:val="000000"/>
          <w:sz w:val="28"/>
          <w:szCs w:val="28"/>
        </w:rPr>
        <w:t xml:space="preserve"> / 3600 = 0.29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Время работы экскаватора в год, часов, </w:t>
      </w:r>
      <w:r w:rsidRPr="008743EB">
        <w:rPr>
          <w:b/>
          <w:i/>
          <w:color w:val="000000"/>
          <w:sz w:val="28"/>
          <w:szCs w:val="28"/>
        </w:rPr>
        <w:t xml:space="preserve">RT = </w:t>
      </w:r>
      <w:r w:rsidRPr="008743EB">
        <w:rPr>
          <w:b/>
          <w:color w:val="000000"/>
          <w:sz w:val="28"/>
          <w:szCs w:val="28"/>
        </w:rPr>
        <w:t>2640</w:t>
      </w:r>
    </w:p>
    <w:p w:rsidR="00517BF4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lastRenderedPageBreak/>
        <w:t xml:space="preserve">Валовый выброс, т/год, </w:t>
      </w:r>
      <w:r w:rsidRPr="008743EB">
        <w:rPr>
          <w:b/>
          <w:i/>
          <w:color w:val="000000"/>
          <w:sz w:val="28"/>
          <w:szCs w:val="28"/>
        </w:rPr>
        <w:t xml:space="preserve">QГОД = P1 · P2 · P3SR · K5 · P5 · P6 · B · G · RT = </w:t>
      </w:r>
      <w:r w:rsidRPr="008743EB">
        <w:rPr>
          <w:b/>
          <w:color w:val="000000"/>
          <w:sz w:val="28"/>
          <w:szCs w:val="28"/>
        </w:rPr>
        <w:t>0.01 · 0.003 · 1.2 · 0.8 · 0.5 · 1 · 0.5 · 102.273 · 2640 = 1.944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</w:p>
    <w:p w:rsidR="00517BF4" w:rsidRPr="008743EB" w:rsidRDefault="00517BF4" w:rsidP="006227E4">
      <w:pPr>
        <w:jc w:val="both"/>
        <w:rPr>
          <w:b/>
          <w:i/>
          <w:color w:val="000000"/>
          <w:sz w:val="28"/>
          <w:szCs w:val="28"/>
        </w:rPr>
      </w:pPr>
      <w:r w:rsidRPr="008743EB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517BF4" w:rsidRPr="008743EB" w:rsidTr="00517B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BF4" w:rsidRPr="008743EB" w:rsidRDefault="00517BF4" w:rsidP="006227E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BF4" w:rsidRPr="008743EB" w:rsidRDefault="00517BF4" w:rsidP="006227E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BF4" w:rsidRPr="008743EB" w:rsidRDefault="00517BF4" w:rsidP="006227E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BF4" w:rsidRPr="008743EB" w:rsidRDefault="00517BF4" w:rsidP="006227E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017C40" w:rsidRPr="008743EB" w:rsidTr="006E1C1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C40" w:rsidRPr="008743EB" w:rsidRDefault="00017C40" w:rsidP="00017C40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C40" w:rsidRPr="008743EB" w:rsidRDefault="00017C40" w:rsidP="00017C40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40" w:rsidRPr="008743EB" w:rsidRDefault="00017C40" w:rsidP="00017C40">
            <w:pPr>
              <w:jc w:val="right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0.29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40" w:rsidRPr="008743EB" w:rsidRDefault="00017C40" w:rsidP="00017C40">
            <w:pPr>
              <w:jc w:val="right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3.024</w:t>
            </w:r>
          </w:p>
        </w:tc>
      </w:tr>
    </w:tbl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b/>
          <w:color w:val="000000"/>
          <w:sz w:val="28"/>
          <w:szCs w:val="28"/>
        </w:rPr>
        <w:t>Источник загрязнения N 6946. Район ствола 47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b/>
          <w:color w:val="000000"/>
          <w:sz w:val="28"/>
          <w:szCs w:val="28"/>
        </w:rPr>
        <w:t>Источник выделения N</w:t>
      </w:r>
      <w:r w:rsidRPr="008743EB">
        <w:rPr>
          <w:color w:val="000000"/>
          <w:sz w:val="28"/>
          <w:szCs w:val="28"/>
        </w:rPr>
        <w:t xml:space="preserve"> </w:t>
      </w:r>
      <w:r w:rsidRPr="008743EB">
        <w:rPr>
          <w:b/>
          <w:color w:val="000000"/>
          <w:sz w:val="28"/>
          <w:szCs w:val="28"/>
        </w:rPr>
        <w:t>008. Транспортировка руды из карьера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Список литературы: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Тип источника выделения: Карьер</w:t>
      </w:r>
    </w:p>
    <w:p w:rsidR="00517BF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Материал: Руда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</w:p>
    <w:p w:rsidR="00517BF4" w:rsidRPr="008743E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8743EB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</w:p>
    <w:p w:rsidR="00017C40" w:rsidRPr="008743EB" w:rsidRDefault="00017C40" w:rsidP="00017C40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Вид работ: Автотранспортные работы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Влажность материала, %, </w:t>
      </w:r>
      <w:r w:rsidRPr="008743EB">
        <w:rPr>
          <w:b/>
          <w:i/>
          <w:color w:val="000000"/>
          <w:sz w:val="28"/>
          <w:szCs w:val="28"/>
        </w:rPr>
        <w:t xml:space="preserve">VL = </w:t>
      </w:r>
      <w:r w:rsidRPr="008743EB">
        <w:rPr>
          <w:b/>
          <w:color w:val="000000"/>
          <w:sz w:val="28"/>
          <w:szCs w:val="28"/>
        </w:rPr>
        <w:t>1.1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8743EB">
        <w:rPr>
          <w:b/>
          <w:i/>
          <w:color w:val="000000"/>
          <w:sz w:val="28"/>
          <w:szCs w:val="28"/>
        </w:rPr>
        <w:t xml:space="preserve">K5 = </w:t>
      </w:r>
      <w:r w:rsidRPr="008743EB">
        <w:rPr>
          <w:b/>
          <w:color w:val="000000"/>
          <w:sz w:val="28"/>
          <w:szCs w:val="28"/>
        </w:rPr>
        <w:t>0.8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Число автомашин, работающих в карьере, </w:t>
      </w:r>
      <w:r w:rsidRPr="008743EB">
        <w:rPr>
          <w:b/>
          <w:i/>
          <w:color w:val="000000"/>
          <w:sz w:val="28"/>
          <w:szCs w:val="28"/>
        </w:rPr>
        <w:t xml:space="preserve">N = </w:t>
      </w:r>
      <w:r w:rsidRPr="008743EB">
        <w:rPr>
          <w:b/>
          <w:color w:val="000000"/>
          <w:sz w:val="28"/>
          <w:szCs w:val="28"/>
        </w:rPr>
        <w:t>3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Число ходок (туда и обратно) всего транспорта в час, </w:t>
      </w:r>
      <w:r w:rsidRPr="008743EB">
        <w:rPr>
          <w:b/>
          <w:i/>
          <w:color w:val="000000"/>
          <w:sz w:val="28"/>
          <w:szCs w:val="28"/>
        </w:rPr>
        <w:t xml:space="preserve">N = </w:t>
      </w:r>
      <w:r w:rsidRPr="008743EB">
        <w:rPr>
          <w:b/>
          <w:color w:val="000000"/>
          <w:sz w:val="28"/>
          <w:szCs w:val="28"/>
        </w:rPr>
        <w:t>4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Средняя протяженность 1 ходки в пределах карьера, км, </w:t>
      </w:r>
      <w:r w:rsidRPr="008743EB">
        <w:rPr>
          <w:b/>
          <w:i/>
          <w:color w:val="000000"/>
          <w:sz w:val="28"/>
          <w:szCs w:val="28"/>
        </w:rPr>
        <w:t xml:space="preserve">L = </w:t>
      </w:r>
      <w:r w:rsidRPr="008743EB">
        <w:rPr>
          <w:b/>
          <w:color w:val="000000"/>
          <w:sz w:val="28"/>
          <w:szCs w:val="28"/>
        </w:rPr>
        <w:t>5.8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Cредняя</w:t>
      </w:r>
      <w:proofErr w:type="spellEnd"/>
      <w:r w:rsidRPr="008743EB">
        <w:rPr>
          <w:color w:val="000000"/>
          <w:sz w:val="28"/>
          <w:szCs w:val="28"/>
        </w:rPr>
        <w:t xml:space="preserve"> </w:t>
      </w:r>
      <w:proofErr w:type="spellStart"/>
      <w:r w:rsidRPr="008743EB">
        <w:rPr>
          <w:color w:val="000000"/>
          <w:sz w:val="28"/>
          <w:szCs w:val="28"/>
        </w:rPr>
        <w:t>грузопод'емность</w:t>
      </w:r>
      <w:proofErr w:type="spellEnd"/>
      <w:r w:rsidRPr="008743EB">
        <w:rPr>
          <w:color w:val="000000"/>
          <w:sz w:val="28"/>
          <w:szCs w:val="28"/>
        </w:rPr>
        <w:t xml:space="preserve"> единицы автотранспорта, т, </w:t>
      </w:r>
      <w:r w:rsidRPr="008743EB">
        <w:rPr>
          <w:b/>
          <w:i/>
          <w:color w:val="000000"/>
          <w:sz w:val="28"/>
          <w:szCs w:val="28"/>
        </w:rPr>
        <w:t xml:space="preserve">G1 = </w:t>
      </w:r>
      <w:r w:rsidRPr="008743EB">
        <w:rPr>
          <w:b/>
          <w:color w:val="000000"/>
          <w:sz w:val="28"/>
          <w:szCs w:val="28"/>
        </w:rPr>
        <w:t>45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 учитывающий </w:t>
      </w:r>
      <w:proofErr w:type="spellStart"/>
      <w:r w:rsidRPr="008743EB">
        <w:rPr>
          <w:color w:val="000000"/>
          <w:sz w:val="28"/>
          <w:szCs w:val="28"/>
        </w:rPr>
        <w:t>cреднюю</w:t>
      </w:r>
      <w:proofErr w:type="spellEnd"/>
      <w:r w:rsidRPr="008743EB">
        <w:rPr>
          <w:color w:val="000000"/>
          <w:sz w:val="28"/>
          <w:szCs w:val="28"/>
        </w:rPr>
        <w:t xml:space="preserve"> </w:t>
      </w:r>
      <w:proofErr w:type="spellStart"/>
      <w:r w:rsidRPr="008743EB">
        <w:rPr>
          <w:color w:val="000000"/>
          <w:sz w:val="28"/>
          <w:szCs w:val="28"/>
        </w:rPr>
        <w:t>грузопод'емность</w:t>
      </w:r>
      <w:proofErr w:type="spellEnd"/>
      <w:r w:rsidRPr="008743EB">
        <w:rPr>
          <w:color w:val="000000"/>
          <w:sz w:val="28"/>
          <w:szCs w:val="28"/>
        </w:rPr>
        <w:t xml:space="preserve"> автотранспорта (табл.9), </w:t>
      </w:r>
      <w:r w:rsidRPr="008743EB">
        <w:rPr>
          <w:b/>
          <w:i/>
          <w:color w:val="000000"/>
          <w:sz w:val="28"/>
          <w:szCs w:val="28"/>
        </w:rPr>
        <w:t xml:space="preserve">C1 = </w:t>
      </w:r>
      <w:r w:rsidRPr="008743EB">
        <w:rPr>
          <w:b/>
          <w:color w:val="000000"/>
          <w:sz w:val="28"/>
          <w:szCs w:val="28"/>
        </w:rPr>
        <w:t>3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Средняя скорость движения транспорта в карьере, км/ч, </w:t>
      </w:r>
      <w:r w:rsidRPr="008743EB">
        <w:rPr>
          <w:b/>
          <w:i/>
          <w:color w:val="000000"/>
          <w:sz w:val="28"/>
          <w:szCs w:val="28"/>
        </w:rPr>
        <w:t xml:space="preserve">G2 = N · L / N = </w:t>
      </w:r>
      <w:r w:rsidRPr="008743EB">
        <w:rPr>
          <w:b/>
          <w:color w:val="000000"/>
          <w:sz w:val="28"/>
          <w:szCs w:val="28"/>
        </w:rPr>
        <w:t>4 · 5.8 / 3 = 7.73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lastRenderedPageBreak/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 учитывающий </w:t>
      </w:r>
      <w:proofErr w:type="spellStart"/>
      <w:r w:rsidRPr="008743EB">
        <w:rPr>
          <w:color w:val="000000"/>
          <w:sz w:val="28"/>
          <w:szCs w:val="28"/>
        </w:rPr>
        <w:t>cреднюю</w:t>
      </w:r>
      <w:proofErr w:type="spellEnd"/>
      <w:r w:rsidRPr="008743EB">
        <w:rPr>
          <w:color w:val="000000"/>
          <w:sz w:val="28"/>
          <w:szCs w:val="28"/>
        </w:rPr>
        <w:t xml:space="preserve"> скорость движения транспорта в карьере (табл.10), </w:t>
      </w:r>
      <w:r w:rsidRPr="008743EB">
        <w:rPr>
          <w:b/>
          <w:i/>
          <w:color w:val="000000"/>
          <w:sz w:val="28"/>
          <w:szCs w:val="28"/>
        </w:rPr>
        <w:t xml:space="preserve">C2 = </w:t>
      </w:r>
      <w:r w:rsidRPr="008743EB">
        <w:rPr>
          <w:b/>
          <w:color w:val="000000"/>
          <w:sz w:val="28"/>
          <w:szCs w:val="28"/>
        </w:rPr>
        <w:t>0.6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 состояния дорог (1 - для грунтовых, 0.5 - для щебеночных, 0.1 - щебеночных, обработанных) (табл.11), </w:t>
      </w:r>
      <w:r w:rsidRPr="008743EB">
        <w:rPr>
          <w:b/>
          <w:i/>
          <w:color w:val="000000"/>
          <w:sz w:val="28"/>
          <w:szCs w:val="28"/>
        </w:rPr>
        <w:t xml:space="preserve">C3 = </w:t>
      </w:r>
      <w:r w:rsidRPr="008743EB">
        <w:rPr>
          <w:b/>
          <w:color w:val="000000"/>
          <w:sz w:val="28"/>
          <w:szCs w:val="28"/>
        </w:rPr>
        <w:t>1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Средняя площадь грузовой платформы, м2, </w:t>
      </w:r>
      <w:r w:rsidRPr="008743EB">
        <w:rPr>
          <w:b/>
          <w:i/>
          <w:color w:val="000000"/>
          <w:sz w:val="28"/>
          <w:szCs w:val="28"/>
        </w:rPr>
        <w:t xml:space="preserve">F = </w:t>
      </w:r>
      <w:r w:rsidRPr="008743EB">
        <w:rPr>
          <w:b/>
          <w:color w:val="000000"/>
          <w:sz w:val="28"/>
          <w:szCs w:val="28"/>
        </w:rPr>
        <w:t>18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., учитывающий профиль поверхности материала (1.3-1.6), </w:t>
      </w:r>
      <w:r w:rsidRPr="008743EB">
        <w:rPr>
          <w:b/>
          <w:i/>
          <w:color w:val="000000"/>
          <w:sz w:val="28"/>
          <w:szCs w:val="28"/>
        </w:rPr>
        <w:t xml:space="preserve">C4 = </w:t>
      </w:r>
      <w:r w:rsidRPr="008743EB">
        <w:rPr>
          <w:b/>
          <w:color w:val="000000"/>
          <w:sz w:val="28"/>
          <w:szCs w:val="28"/>
        </w:rPr>
        <w:t>1.45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Скорость обдувки материала, м/с, </w:t>
      </w:r>
      <w:r w:rsidRPr="008743EB">
        <w:rPr>
          <w:b/>
          <w:i/>
          <w:color w:val="000000"/>
          <w:sz w:val="28"/>
          <w:szCs w:val="28"/>
        </w:rPr>
        <w:t xml:space="preserve">G5 = </w:t>
      </w:r>
      <w:r w:rsidRPr="008743EB">
        <w:rPr>
          <w:b/>
          <w:color w:val="000000"/>
          <w:sz w:val="28"/>
          <w:szCs w:val="28"/>
        </w:rPr>
        <w:t>4.47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 учитывающий скорость обдувки материала (табл.12), </w:t>
      </w:r>
      <w:r w:rsidRPr="008743EB">
        <w:rPr>
          <w:b/>
          <w:i/>
          <w:color w:val="000000"/>
          <w:sz w:val="28"/>
          <w:szCs w:val="28"/>
        </w:rPr>
        <w:t xml:space="preserve">C5 = </w:t>
      </w:r>
      <w:r w:rsidRPr="008743EB">
        <w:rPr>
          <w:b/>
          <w:color w:val="000000"/>
          <w:sz w:val="28"/>
          <w:szCs w:val="28"/>
        </w:rPr>
        <w:t>1.2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Пылевыделение с единицы фактической поверхности материала, г/м2*с, </w:t>
      </w:r>
      <w:r w:rsidRPr="008743EB">
        <w:rPr>
          <w:b/>
          <w:i/>
          <w:color w:val="000000"/>
          <w:sz w:val="28"/>
          <w:szCs w:val="28"/>
        </w:rPr>
        <w:t xml:space="preserve">Q'2 = </w:t>
      </w:r>
      <w:r w:rsidRPr="008743EB">
        <w:rPr>
          <w:b/>
          <w:color w:val="000000"/>
          <w:sz w:val="28"/>
          <w:szCs w:val="28"/>
        </w:rPr>
        <w:t>0.003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Пылевыделение в атмосферу на 1 км пробега C1 = l, С2 = 1, С</w:t>
      </w:r>
      <w:proofErr w:type="gramStart"/>
      <w:r w:rsidRPr="008743EB">
        <w:rPr>
          <w:color w:val="000000"/>
          <w:sz w:val="28"/>
          <w:szCs w:val="28"/>
        </w:rPr>
        <w:t>3  =</w:t>
      </w:r>
      <w:proofErr w:type="gramEnd"/>
      <w:r w:rsidRPr="008743EB">
        <w:rPr>
          <w:color w:val="000000"/>
          <w:sz w:val="28"/>
          <w:szCs w:val="28"/>
        </w:rPr>
        <w:t xml:space="preserve"> 1, г, </w:t>
      </w:r>
      <w:r w:rsidRPr="008743EB">
        <w:rPr>
          <w:b/>
          <w:i/>
          <w:color w:val="000000"/>
          <w:sz w:val="28"/>
          <w:szCs w:val="28"/>
        </w:rPr>
        <w:t xml:space="preserve">QL = </w:t>
      </w:r>
      <w:r w:rsidRPr="008743EB">
        <w:rPr>
          <w:b/>
          <w:color w:val="000000"/>
          <w:sz w:val="28"/>
          <w:szCs w:val="28"/>
        </w:rPr>
        <w:t>1450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Коэффициент, учитывающий влажность поверхностного слоя материала, равный С6 = k5, </w:t>
      </w:r>
      <w:r w:rsidRPr="008743EB">
        <w:rPr>
          <w:b/>
          <w:i/>
          <w:color w:val="000000"/>
          <w:sz w:val="28"/>
          <w:szCs w:val="28"/>
        </w:rPr>
        <w:t xml:space="preserve">C6 = </w:t>
      </w:r>
      <w:r w:rsidRPr="008743EB">
        <w:rPr>
          <w:b/>
          <w:color w:val="000000"/>
          <w:sz w:val="28"/>
          <w:szCs w:val="28"/>
        </w:rPr>
        <w:t>0.8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 учитывающий долю пыли, уносимой в атмосферу, </w:t>
      </w:r>
      <w:r w:rsidRPr="008743EB">
        <w:rPr>
          <w:b/>
          <w:i/>
          <w:color w:val="000000"/>
          <w:sz w:val="28"/>
          <w:szCs w:val="28"/>
        </w:rPr>
        <w:t xml:space="preserve">C7 = </w:t>
      </w:r>
      <w:r w:rsidRPr="008743EB">
        <w:rPr>
          <w:b/>
          <w:color w:val="000000"/>
          <w:sz w:val="28"/>
          <w:szCs w:val="28"/>
        </w:rPr>
        <w:t>0.01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Количество рабочих часов в году, </w:t>
      </w:r>
      <w:r w:rsidRPr="008743EB">
        <w:rPr>
          <w:b/>
          <w:i/>
          <w:color w:val="000000"/>
          <w:sz w:val="28"/>
          <w:szCs w:val="28"/>
        </w:rPr>
        <w:t xml:space="preserve">RT = </w:t>
      </w:r>
      <w:r w:rsidRPr="008743EB">
        <w:rPr>
          <w:b/>
          <w:color w:val="000000"/>
          <w:sz w:val="28"/>
          <w:szCs w:val="28"/>
        </w:rPr>
        <w:t>2640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Максимальный разовый выброс пыли, г/сек (7), </w:t>
      </w:r>
      <w:r w:rsidRPr="008743EB">
        <w:rPr>
          <w:b/>
          <w:i/>
          <w:color w:val="000000"/>
          <w:sz w:val="28"/>
          <w:szCs w:val="28"/>
        </w:rPr>
        <w:t xml:space="preserve">Q = (C1 · C2 · C3 · K5 · N · L · QL · C6 · C7 / 3600) + (C4 · C5 · C6 · Q'2 · F · N) = </w:t>
      </w:r>
      <w:r w:rsidRPr="008743EB">
        <w:rPr>
          <w:b/>
          <w:color w:val="000000"/>
          <w:sz w:val="28"/>
          <w:szCs w:val="28"/>
        </w:rPr>
        <w:t>(3 · 0.6 · 1 · 0.8 · 4 · 5.8 · 1450 · 0.8 · 0.01 / 3600) + (1.45 · 1.2 · 0.8 · 0.003 · 18 · 3) = 0.333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Валовый выброс пыли, т/год, </w:t>
      </w:r>
      <w:r w:rsidRPr="008743EB">
        <w:rPr>
          <w:b/>
          <w:i/>
          <w:color w:val="000000"/>
          <w:sz w:val="28"/>
          <w:szCs w:val="28"/>
        </w:rPr>
        <w:t xml:space="preserve">QГОД = 0.0036 · Q · RT = </w:t>
      </w:r>
      <w:r w:rsidRPr="008743EB">
        <w:rPr>
          <w:b/>
          <w:color w:val="000000"/>
          <w:sz w:val="28"/>
          <w:szCs w:val="28"/>
        </w:rPr>
        <w:t>0.0036 · 0.333 · 2640 = 3.165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</w:p>
    <w:p w:rsidR="00017C40" w:rsidRPr="008743EB" w:rsidRDefault="00017C40" w:rsidP="00017C40">
      <w:pPr>
        <w:jc w:val="both"/>
        <w:rPr>
          <w:b/>
          <w:i/>
          <w:color w:val="000000"/>
          <w:sz w:val="28"/>
          <w:szCs w:val="28"/>
        </w:rPr>
      </w:pPr>
      <w:r w:rsidRPr="008743EB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5072"/>
        <w:gridCol w:w="1736"/>
        <w:gridCol w:w="1869"/>
      </w:tblGrid>
      <w:tr w:rsidR="00017C40" w:rsidRPr="008743EB" w:rsidTr="00017C4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C40" w:rsidRPr="008743EB" w:rsidRDefault="00017C40" w:rsidP="00017C4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C40" w:rsidRPr="008743EB" w:rsidRDefault="00017C40" w:rsidP="00017C4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C40" w:rsidRPr="008743EB" w:rsidRDefault="00017C40" w:rsidP="00017C4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C40" w:rsidRPr="008743EB" w:rsidRDefault="00017C40" w:rsidP="00017C4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017C40" w:rsidRPr="008743EB" w:rsidTr="00017C4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C40" w:rsidRPr="008743EB" w:rsidRDefault="00017C40" w:rsidP="00017C40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C40" w:rsidRPr="008743EB" w:rsidRDefault="00017C40" w:rsidP="00017C40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C40" w:rsidRPr="008743EB" w:rsidRDefault="00017C40" w:rsidP="00017C40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0.333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C40" w:rsidRPr="008743EB" w:rsidRDefault="00017C40" w:rsidP="00017C40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3.165</w:t>
            </w:r>
          </w:p>
        </w:tc>
      </w:tr>
    </w:tbl>
    <w:p w:rsidR="00017C40" w:rsidRPr="008743EB" w:rsidRDefault="00017C40" w:rsidP="006227E4">
      <w:pPr>
        <w:jc w:val="both"/>
        <w:rPr>
          <w:color w:val="000000"/>
          <w:sz w:val="28"/>
          <w:szCs w:val="28"/>
        </w:rPr>
      </w:pP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b/>
          <w:color w:val="000000"/>
          <w:sz w:val="28"/>
          <w:szCs w:val="28"/>
        </w:rPr>
        <w:t>Источник загрязнения N 6946. Район ствола 47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b/>
          <w:color w:val="000000"/>
          <w:sz w:val="28"/>
          <w:szCs w:val="28"/>
        </w:rPr>
        <w:t>Источник выделения N</w:t>
      </w:r>
      <w:r w:rsidRPr="008743EB">
        <w:rPr>
          <w:color w:val="000000"/>
          <w:sz w:val="28"/>
          <w:szCs w:val="28"/>
        </w:rPr>
        <w:t xml:space="preserve"> </w:t>
      </w:r>
      <w:r w:rsidRPr="008743EB">
        <w:rPr>
          <w:b/>
          <w:color w:val="000000"/>
          <w:sz w:val="28"/>
          <w:szCs w:val="28"/>
        </w:rPr>
        <w:t>009. Транспортировка породы из карьера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Список литературы: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Тип источника выделения: Карьер</w:t>
      </w:r>
    </w:p>
    <w:p w:rsidR="00517BF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lastRenderedPageBreak/>
        <w:t>Материал: Порода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</w:p>
    <w:p w:rsidR="00517BF4" w:rsidRPr="008743E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8743EB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017C40" w:rsidRPr="008743EB" w:rsidRDefault="00017C40" w:rsidP="00017C40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Вид работ: Автотранспортные работы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Влажность материала, %, </w:t>
      </w:r>
      <w:r w:rsidRPr="008743EB">
        <w:rPr>
          <w:b/>
          <w:i/>
          <w:color w:val="000000"/>
          <w:sz w:val="28"/>
          <w:szCs w:val="28"/>
        </w:rPr>
        <w:t xml:space="preserve">VL = </w:t>
      </w:r>
      <w:r w:rsidRPr="008743EB">
        <w:rPr>
          <w:b/>
          <w:color w:val="000000"/>
          <w:sz w:val="28"/>
          <w:szCs w:val="28"/>
        </w:rPr>
        <w:t>1.1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8743EB">
        <w:rPr>
          <w:b/>
          <w:i/>
          <w:color w:val="000000"/>
          <w:sz w:val="28"/>
          <w:szCs w:val="28"/>
        </w:rPr>
        <w:t xml:space="preserve">K5 = </w:t>
      </w:r>
      <w:r w:rsidRPr="008743EB">
        <w:rPr>
          <w:b/>
          <w:color w:val="000000"/>
          <w:sz w:val="28"/>
          <w:szCs w:val="28"/>
        </w:rPr>
        <w:t>0.8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Число автомашин, работающих в карьере, </w:t>
      </w:r>
      <w:r w:rsidRPr="008743EB">
        <w:rPr>
          <w:b/>
          <w:i/>
          <w:color w:val="000000"/>
          <w:sz w:val="28"/>
          <w:szCs w:val="28"/>
        </w:rPr>
        <w:t xml:space="preserve">N = </w:t>
      </w:r>
      <w:r w:rsidRPr="008743EB">
        <w:rPr>
          <w:b/>
          <w:color w:val="000000"/>
          <w:sz w:val="28"/>
          <w:szCs w:val="28"/>
        </w:rPr>
        <w:t>4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Число ходок (туда и обратно) всего транспорта в час, </w:t>
      </w:r>
      <w:r w:rsidRPr="008743EB">
        <w:rPr>
          <w:b/>
          <w:i/>
          <w:color w:val="000000"/>
          <w:sz w:val="28"/>
          <w:szCs w:val="28"/>
        </w:rPr>
        <w:t xml:space="preserve">N = </w:t>
      </w:r>
      <w:r w:rsidRPr="008743EB">
        <w:rPr>
          <w:b/>
          <w:color w:val="000000"/>
          <w:sz w:val="28"/>
          <w:szCs w:val="28"/>
        </w:rPr>
        <w:t>36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Средняя протяженность 1 ходки в пределах карьера, км, </w:t>
      </w:r>
      <w:r w:rsidRPr="008743EB">
        <w:rPr>
          <w:b/>
          <w:i/>
          <w:color w:val="000000"/>
          <w:sz w:val="28"/>
          <w:szCs w:val="28"/>
        </w:rPr>
        <w:t xml:space="preserve">L = </w:t>
      </w:r>
      <w:r w:rsidRPr="008743EB">
        <w:rPr>
          <w:b/>
          <w:color w:val="000000"/>
          <w:sz w:val="28"/>
          <w:szCs w:val="28"/>
        </w:rPr>
        <w:t>1.98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Cредняя</w:t>
      </w:r>
      <w:proofErr w:type="spellEnd"/>
      <w:r w:rsidRPr="008743EB">
        <w:rPr>
          <w:color w:val="000000"/>
          <w:sz w:val="28"/>
          <w:szCs w:val="28"/>
        </w:rPr>
        <w:t xml:space="preserve"> </w:t>
      </w:r>
      <w:proofErr w:type="spellStart"/>
      <w:r w:rsidRPr="008743EB">
        <w:rPr>
          <w:color w:val="000000"/>
          <w:sz w:val="28"/>
          <w:szCs w:val="28"/>
        </w:rPr>
        <w:t>грузопод'емность</w:t>
      </w:r>
      <w:proofErr w:type="spellEnd"/>
      <w:r w:rsidRPr="008743EB">
        <w:rPr>
          <w:color w:val="000000"/>
          <w:sz w:val="28"/>
          <w:szCs w:val="28"/>
        </w:rPr>
        <w:t xml:space="preserve"> единицы автотранспорта, т, </w:t>
      </w:r>
      <w:r w:rsidRPr="008743EB">
        <w:rPr>
          <w:b/>
          <w:i/>
          <w:color w:val="000000"/>
          <w:sz w:val="28"/>
          <w:szCs w:val="28"/>
        </w:rPr>
        <w:t xml:space="preserve">G1 = </w:t>
      </w:r>
      <w:r w:rsidRPr="008743EB">
        <w:rPr>
          <w:b/>
          <w:color w:val="000000"/>
          <w:sz w:val="28"/>
          <w:szCs w:val="28"/>
        </w:rPr>
        <w:t>45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 учитывающий </w:t>
      </w:r>
      <w:proofErr w:type="spellStart"/>
      <w:r w:rsidRPr="008743EB">
        <w:rPr>
          <w:color w:val="000000"/>
          <w:sz w:val="28"/>
          <w:szCs w:val="28"/>
        </w:rPr>
        <w:t>cреднюю</w:t>
      </w:r>
      <w:proofErr w:type="spellEnd"/>
      <w:r w:rsidRPr="008743EB">
        <w:rPr>
          <w:color w:val="000000"/>
          <w:sz w:val="28"/>
          <w:szCs w:val="28"/>
        </w:rPr>
        <w:t xml:space="preserve"> </w:t>
      </w:r>
      <w:proofErr w:type="spellStart"/>
      <w:r w:rsidRPr="008743EB">
        <w:rPr>
          <w:color w:val="000000"/>
          <w:sz w:val="28"/>
          <w:szCs w:val="28"/>
        </w:rPr>
        <w:t>грузопод'емность</w:t>
      </w:r>
      <w:proofErr w:type="spellEnd"/>
      <w:r w:rsidRPr="008743EB">
        <w:rPr>
          <w:color w:val="000000"/>
          <w:sz w:val="28"/>
          <w:szCs w:val="28"/>
        </w:rPr>
        <w:t xml:space="preserve"> </w:t>
      </w:r>
      <w:proofErr w:type="spellStart"/>
      <w:r w:rsidRPr="008743EB">
        <w:rPr>
          <w:color w:val="000000"/>
          <w:sz w:val="28"/>
          <w:szCs w:val="28"/>
        </w:rPr>
        <w:t>автотранс</w:t>
      </w:r>
      <w:proofErr w:type="spellEnd"/>
      <w:r w:rsidRPr="008743EB">
        <w:rPr>
          <w:color w:val="000000"/>
          <w:sz w:val="28"/>
          <w:szCs w:val="28"/>
        </w:rPr>
        <w:t xml:space="preserve">. (табл.9), </w:t>
      </w:r>
      <w:r w:rsidRPr="008743EB">
        <w:rPr>
          <w:b/>
          <w:i/>
          <w:color w:val="000000"/>
          <w:sz w:val="28"/>
          <w:szCs w:val="28"/>
        </w:rPr>
        <w:t xml:space="preserve">C1 = </w:t>
      </w:r>
      <w:r w:rsidRPr="008743EB">
        <w:rPr>
          <w:b/>
          <w:color w:val="000000"/>
          <w:sz w:val="28"/>
          <w:szCs w:val="28"/>
        </w:rPr>
        <w:t>3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Средняя скорость движения транспорта в карьере, км/ч, </w:t>
      </w:r>
      <w:r w:rsidRPr="008743EB">
        <w:rPr>
          <w:b/>
          <w:i/>
          <w:color w:val="000000"/>
          <w:sz w:val="28"/>
          <w:szCs w:val="28"/>
        </w:rPr>
        <w:t xml:space="preserve">G2 = N · L / N = </w:t>
      </w:r>
      <w:r w:rsidRPr="008743EB">
        <w:rPr>
          <w:b/>
          <w:color w:val="000000"/>
          <w:sz w:val="28"/>
          <w:szCs w:val="28"/>
        </w:rPr>
        <w:t>36 · 1.98 / 4 = 17.82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 учитывающий </w:t>
      </w:r>
      <w:proofErr w:type="spellStart"/>
      <w:r w:rsidRPr="008743EB">
        <w:rPr>
          <w:color w:val="000000"/>
          <w:sz w:val="28"/>
          <w:szCs w:val="28"/>
        </w:rPr>
        <w:t>cреднюю</w:t>
      </w:r>
      <w:proofErr w:type="spellEnd"/>
      <w:r w:rsidRPr="008743EB">
        <w:rPr>
          <w:color w:val="000000"/>
          <w:sz w:val="28"/>
          <w:szCs w:val="28"/>
        </w:rPr>
        <w:t xml:space="preserve"> скорость движения транспорта в карьере (табл.10), </w:t>
      </w:r>
      <w:r w:rsidRPr="008743EB">
        <w:rPr>
          <w:b/>
          <w:i/>
          <w:color w:val="000000"/>
          <w:sz w:val="28"/>
          <w:szCs w:val="28"/>
        </w:rPr>
        <w:t xml:space="preserve">C2 = </w:t>
      </w:r>
      <w:r w:rsidRPr="008743EB">
        <w:rPr>
          <w:b/>
          <w:color w:val="000000"/>
          <w:sz w:val="28"/>
          <w:szCs w:val="28"/>
        </w:rPr>
        <w:t>1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 состояния дорог (1 - для грунтовых, 0.5 - для щебеночных, 0.1 - щебеночных, обработанных) (табл.11), </w:t>
      </w:r>
      <w:r w:rsidRPr="008743EB">
        <w:rPr>
          <w:b/>
          <w:i/>
          <w:color w:val="000000"/>
          <w:sz w:val="28"/>
          <w:szCs w:val="28"/>
        </w:rPr>
        <w:t xml:space="preserve">C3 = </w:t>
      </w:r>
      <w:r w:rsidRPr="008743EB">
        <w:rPr>
          <w:b/>
          <w:color w:val="000000"/>
          <w:sz w:val="28"/>
          <w:szCs w:val="28"/>
        </w:rPr>
        <w:t>1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Средняя площадь грузовой платформы, м2, </w:t>
      </w:r>
      <w:r w:rsidRPr="008743EB">
        <w:rPr>
          <w:b/>
          <w:i/>
          <w:color w:val="000000"/>
          <w:sz w:val="28"/>
          <w:szCs w:val="28"/>
        </w:rPr>
        <w:t xml:space="preserve">F = </w:t>
      </w:r>
      <w:r w:rsidRPr="008743EB">
        <w:rPr>
          <w:b/>
          <w:color w:val="000000"/>
          <w:sz w:val="28"/>
          <w:szCs w:val="28"/>
        </w:rPr>
        <w:t>18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., учитывающий профиль поверхности материала (1.3-1.6), </w:t>
      </w:r>
      <w:r w:rsidRPr="008743EB">
        <w:rPr>
          <w:b/>
          <w:i/>
          <w:color w:val="000000"/>
          <w:sz w:val="28"/>
          <w:szCs w:val="28"/>
        </w:rPr>
        <w:t xml:space="preserve">C4 = </w:t>
      </w:r>
      <w:r w:rsidRPr="008743EB">
        <w:rPr>
          <w:b/>
          <w:color w:val="000000"/>
          <w:sz w:val="28"/>
          <w:szCs w:val="28"/>
        </w:rPr>
        <w:t>1.45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Скорость обдувки материала, м/с, </w:t>
      </w:r>
      <w:r w:rsidRPr="008743EB">
        <w:rPr>
          <w:b/>
          <w:i/>
          <w:color w:val="000000"/>
          <w:sz w:val="28"/>
          <w:szCs w:val="28"/>
        </w:rPr>
        <w:t xml:space="preserve">G5 = </w:t>
      </w:r>
      <w:r w:rsidRPr="008743EB">
        <w:rPr>
          <w:b/>
          <w:color w:val="000000"/>
          <w:sz w:val="28"/>
          <w:szCs w:val="28"/>
        </w:rPr>
        <w:t>4.47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 учитывающий скорость обдувки материала (табл.12), </w:t>
      </w:r>
      <w:r w:rsidRPr="008743EB">
        <w:rPr>
          <w:b/>
          <w:i/>
          <w:color w:val="000000"/>
          <w:sz w:val="28"/>
          <w:szCs w:val="28"/>
        </w:rPr>
        <w:t xml:space="preserve">C5 = </w:t>
      </w:r>
      <w:r w:rsidRPr="008743EB">
        <w:rPr>
          <w:b/>
          <w:color w:val="000000"/>
          <w:sz w:val="28"/>
          <w:szCs w:val="28"/>
        </w:rPr>
        <w:t>1.2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Пылевыделение с единицы фактической поверхности материала, г/м2*с, </w:t>
      </w:r>
      <w:r w:rsidRPr="008743EB">
        <w:rPr>
          <w:b/>
          <w:i/>
          <w:color w:val="000000"/>
          <w:sz w:val="28"/>
          <w:szCs w:val="28"/>
        </w:rPr>
        <w:t xml:space="preserve">Q'2 = </w:t>
      </w:r>
      <w:r w:rsidRPr="008743EB">
        <w:rPr>
          <w:b/>
          <w:color w:val="000000"/>
          <w:sz w:val="28"/>
          <w:szCs w:val="28"/>
        </w:rPr>
        <w:t>0.003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Пылевыд</w:t>
      </w:r>
      <w:proofErr w:type="spellEnd"/>
      <w:r w:rsidRPr="008743EB">
        <w:rPr>
          <w:color w:val="000000"/>
          <w:sz w:val="28"/>
          <w:szCs w:val="28"/>
        </w:rPr>
        <w:t>. в атмосферу на 1 км пробега C1 = l, С2 = 1, С</w:t>
      </w:r>
      <w:proofErr w:type="gramStart"/>
      <w:r w:rsidRPr="008743EB">
        <w:rPr>
          <w:color w:val="000000"/>
          <w:sz w:val="28"/>
          <w:szCs w:val="28"/>
        </w:rPr>
        <w:t>3  =</w:t>
      </w:r>
      <w:proofErr w:type="gramEnd"/>
      <w:r w:rsidRPr="008743EB">
        <w:rPr>
          <w:color w:val="000000"/>
          <w:sz w:val="28"/>
          <w:szCs w:val="28"/>
        </w:rPr>
        <w:t xml:space="preserve"> 1, г, </w:t>
      </w:r>
      <w:r w:rsidRPr="008743EB">
        <w:rPr>
          <w:b/>
          <w:i/>
          <w:color w:val="000000"/>
          <w:sz w:val="28"/>
          <w:szCs w:val="28"/>
        </w:rPr>
        <w:t xml:space="preserve">QL = </w:t>
      </w:r>
      <w:r w:rsidRPr="008743EB">
        <w:rPr>
          <w:b/>
          <w:color w:val="000000"/>
          <w:sz w:val="28"/>
          <w:szCs w:val="28"/>
        </w:rPr>
        <w:t>1450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Коэффициент, учитывающий влажность поверхностного слоя материала, равный С6 = k5, </w:t>
      </w:r>
      <w:r w:rsidRPr="008743EB">
        <w:rPr>
          <w:b/>
          <w:i/>
          <w:color w:val="000000"/>
          <w:sz w:val="28"/>
          <w:szCs w:val="28"/>
        </w:rPr>
        <w:t xml:space="preserve">C6 = </w:t>
      </w:r>
      <w:r w:rsidRPr="008743EB">
        <w:rPr>
          <w:b/>
          <w:color w:val="000000"/>
          <w:sz w:val="28"/>
          <w:szCs w:val="28"/>
        </w:rPr>
        <w:t>0.8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 учитывающий долю пыли, уносимой в атмосферу, </w:t>
      </w:r>
      <w:r w:rsidRPr="008743EB">
        <w:rPr>
          <w:b/>
          <w:i/>
          <w:color w:val="000000"/>
          <w:sz w:val="28"/>
          <w:szCs w:val="28"/>
        </w:rPr>
        <w:t xml:space="preserve">C7 = </w:t>
      </w:r>
      <w:r w:rsidRPr="008743EB">
        <w:rPr>
          <w:b/>
          <w:color w:val="000000"/>
          <w:sz w:val="28"/>
          <w:szCs w:val="28"/>
        </w:rPr>
        <w:t>0.01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Количество рабочих часов в году, </w:t>
      </w:r>
      <w:r w:rsidRPr="008743EB">
        <w:rPr>
          <w:b/>
          <w:i/>
          <w:color w:val="000000"/>
          <w:sz w:val="28"/>
          <w:szCs w:val="28"/>
        </w:rPr>
        <w:t xml:space="preserve">RT = </w:t>
      </w:r>
      <w:r w:rsidRPr="008743EB">
        <w:rPr>
          <w:b/>
          <w:color w:val="000000"/>
          <w:sz w:val="28"/>
          <w:szCs w:val="28"/>
        </w:rPr>
        <w:t>2640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Максимальный разовый выброс пыли, г/сек (7), </w:t>
      </w:r>
      <w:r w:rsidRPr="008743EB">
        <w:rPr>
          <w:b/>
          <w:i/>
          <w:color w:val="000000"/>
          <w:sz w:val="28"/>
          <w:szCs w:val="28"/>
        </w:rPr>
        <w:t xml:space="preserve">Q = (C1 · C2 · C3 · K5 · N · L · QL · C6 · C7 / 3600) + (C4 · C5 · C6 · Q'2 · F · N) = </w:t>
      </w:r>
      <w:r w:rsidRPr="008743EB">
        <w:rPr>
          <w:b/>
          <w:color w:val="000000"/>
          <w:sz w:val="28"/>
          <w:szCs w:val="28"/>
        </w:rPr>
        <w:t>(3 · 1 · 1 · 0.8 · 36 · 1.98 · 1450 · 0.8 · 0.01 / 3600) + (1.45 · 1.2 · 0.8 · 0.003 · 18 · 4) = 0.852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Валовый выброс пыли, т/год, </w:t>
      </w:r>
      <w:r w:rsidRPr="008743EB">
        <w:rPr>
          <w:b/>
          <w:i/>
          <w:color w:val="000000"/>
          <w:sz w:val="28"/>
          <w:szCs w:val="28"/>
        </w:rPr>
        <w:t xml:space="preserve">QГОД = 0.0036 · Q · RT = </w:t>
      </w:r>
      <w:r w:rsidRPr="008743EB">
        <w:rPr>
          <w:b/>
          <w:color w:val="000000"/>
          <w:sz w:val="28"/>
          <w:szCs w:val="28"/>
        </w:rPr>
        <w:t>0.0036 · 0.852 · 2640 = 8.1</w:t>
      </w:r>
    </w:p>
    <w:p w:rsidR="00017C40" w:rsidRPr="008743EB" w:rsidRDefault="00017C40" w:rsidP="00017C40">
      <w:pPr>
        <w:jc w:val="both"/>
        <w:rPr>
          <w:b/>
          <w:color w:val="000000"/>
          <w:sz w:val="28"/>
          <w:szCs w:val="28"/>
        </w:rPr>
      </w:pPr>
    </w:p>
    <w:p w:rsidR="00017C40" w:rsidRPr="008743EB" w:rsidRDefault="00017C40" w:rsidP="00017C40">
      <w:pPr>
        <w:jc w:val="both"/>
        <w:rPr>
          <w:b/>
          <w:i/>
          <w:color w:val="000000"/>
          <w:sz w:val="28"/>
          <w:szCs w:val="28"/>
        </w:rPr>
      </w:pPr>
      <w:r w:rsidRPr="008743EB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5072"/>
        <w:gridCol w:w="1736"/>
        <w:gridCol w:w="1869"/>
      </w:tblGrid>
      <w:tr w:rsidR="00017C40" w:rsidRPr="008743EB" w:rsidTr="00017C4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C40" w:rsidRPr="008743EB" w:rsidRDefault="00017C40" w:rsidP="00017C4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C40" w:rsidRPr="008743EB" w:rsidRDefault="00017C40" w:rsidP="00017C4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C40" w:rsidRPr="008743EB" w:rsidRDefault="00017C40" w:rsidP="00017C4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C40" w:rsidRPr="008743EB" w:rsidRDefault="00017C40" w:rsidP="00017C4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017C40" w:rsidRPr="008743EB" w:rsidTr="00017C4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C40" w:rsidRPr="008743EB" w:rsidRDefault="00017C40" w:rsidP="00017C40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C40" w:rsidRPr="008743EB" w:rsidRDefault="00017C40" w:rsidP="00017C40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C40" w:rsidRPr="008743EB" w:rsidRDefault="00017C40" w:rsidP="00017C40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0.852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C40" w:rsidRPr="008743EB" w:rsidRDefault="00017C40" w:rsidP="00017C40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8.1</w:t>
            </w:r>
          </w:p>
        </w:tc>
      </w:tr>
    </w:tbl>
    <w:p w:rsidR="003775B8" w:rsidRPr="008743EB" w:rsidRDefault="003775B8" w:rsidP="006227E4">
      <w:pPr>
        <w:jc w:val="both"/>
        <w:rPr>
          <w:b/>
          <w:color w:val="000000"/>
          <w:sz w:val="28"/>
          <w:szCs w:val="28"/>
        </w:rPr>
      </w:pP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b/>
          <w:color w:val="000000"/>
          <w:sz w:val="28"/>
          <w:szCs w:val="28"/>
        </w:rPr>
        <w:t>Источник загрязнения N 6946. Район ствола 47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b/>
          <w:color w:val="000000"/>
          <w:sz w:val="28"/>
          <w:szCs w:val="28"/>
        </w:rPr>
        <w:t>Источник выделения N</w:t>
      </w:r>
      <w:r w:rsidRPr="008743EB">
        <w:rPr>
          <w:color w:val="000000"/>
          <w:sz w:val="28"/>
          <w:szCs w:val="28"/>
        </w:rPr>
        <w:t xml:space="preserve"> </w:t>
      </w:r>
      <w:r w:rsidRPr="008743EB">
        <w:rPr>
          <w:b/>
          <w:color w:val="000000"/>
          <w:sz w:val="28"/>
          <w:szCs w:val="28"/>
        </w:rPr>
        <w:t>010. Автотранспорт</w:t>
      </w:r>
    </w:p>
    <w:p w:rsidR="006227E4" w:rsidRDefault="006227E4" w:rsidP="006227E4">
      <w:pPr>
        <w:jc w:val="both"/>
        <w:rPr>
          <w:color w:val="000000"/>
          <w:sz w:val="28"/>
          <w:szCs w:val="28"/>
        </w:rPr>
      </w:pPr>
    </w:p>
    <w:p w:rsidR="00176DD6" w:rsidRPr="00176DD6" w:rsidRDefault="00176DD6" w:rsidP="00176DD6">
      <w:pPr>
        <w:jc w:val="both"/>
        <w:rPr>
          <w:color w:val="000000"/>
          <w:sz w:val="28"/>
          <w:szCs w:val="28"/>
        </w:rPr>
      </w:pPr>
      <w:r w:rsidRPr="00176DD6">
        <w:rPr>
          <w:color w:val="000000"/>
          <w:sz w:val="28"/>
          <w:szCs w:val="28"/>
        </w:rPr>
        <w:t>Список литературы:</w:t>
      </w:r>
    </w:p>
    <w:p w:rsidR="00176DD6" w:rsidRPr="00176DD6" w:rsidRDefault="00176DD6" w:rsidP="00176DD6">
      <w:pPr>
        <w:jc w:val="both"/>
        <w:rPr>
          <w:color w:val="000000"/>
          <w:sz w:val="28"/>
          <w:szCs w:val="28"/>
        </w:rPr>
      </w:pPr>
      <w:r w:rsidRPr="00176DD6">
        <w:rPr>
          <w:color w:val="000000"/>
          <w:sz w:val="28"/>
          <w:szCs w:val="28"/>
        </w:rPr>
        <w:t>1. Методика расчета выбросов загрязняющих веществ от автотранспортных предприятий (раздел 3) Приложение №3 к Приказу Министра охраны окружающей среды Республики Казахстан от 18.04.2008 №100-п</w:t>
      </w:r>
    </w:p>
    <w:p w:rsidR="00176DD6" w:rsidRPr="00176DD6" w:rsidRDefault="00176DD6" w:rsidP="00176DD6">
      <w:pPr>
        <w:jc w:val="both"/>
        <w:rPr>
          <w:color w:val="000000"/>
          <w:sz w:val="28"/>
          <w:szCs w:val="28"/>
        </w:rPr>
      </w:pPr>
      <w:r w:rsidRPr="00176DD6">
        <w:rPr>
          <w:color w:val="000000"/>
          <w:sz w:val="28"/>
          <w:szCs w:val="28"/>
        </w:rPr>
        <w:t>2. Методика расчета выбросов загрязняющих веществ от предприятий дорожно-строительной отрасли (раздел 4)</w:t>
      </w:r>
      <w:r>
        <w:rPr>
          <w:color w:val="000000"/>
          <w:sz w:val="28"/>
          <w:szCs w:val="28"/>
        </w:rPr>
        <w:t xml:space="preserve"> </w:t>
      </w:r>
      <w:r w:rsidRPr="00176DD6">
        <w:rPr>
          <w:color w:val="000000"/>
          <w:sz w:val="28"/>
          <w:szCs w:val="28"/>
        </w:rPr>
        <w:t>Приложение №12 к Приказу Министра охраны окружающей среды Республики Казахстан от 18.04.2008 №100-п</w:t>
      </w:r>
    </w:p>
    <w:p w:rsidR="00176DD6" w:rsidRPr="00176DD6" w:rsidRDefault="00176DD6" w:rsidP="00176DD6">
      <w:pPr>
        <w:jc w:val="both"/>
        <w:rPr>
          <w:color w:val="000000"/>
          <w:sz w:val="28"/>
          <w:szCs w:val="28"/>
        </w:rPr>
      </w:pPr>
    </w:p>
    <w:p w:rsidR="00176DD6" w:rsidRPr="00176DD6" w:rsidRDefault="00176DD6" w:rsidP="00176DD6">
      <w:pPr>
        <w:jc w:val="both"/>
        <w:rPr>
          <w:color w:val="000000"/>
          <w:sz w:val="28"/>
          <w:szCs w:val="28"/>
        </w:rPr>
      </w:pPr>
      <w:r w:rsidRPr="00176DD6">
        <w:rPr>
          <w:color w:val="000000"/>
          <w:sz w:val="28"/>
          <w:szCs w:val="28"/>
        </w:rPr>
        <w:t>РАСЧЕТ ВЫБРОСОВ ЗАГРЯЗНЯЮЩИХ ВЕЩЕСТВ</w:t>
      </w:r>
    </w:p>
    <w:p w:rsidR="00176DD6" w:rsidRPr="00176DD6" w:rsidRDefault="00176DD6" w:rsidP="00176DD6">
      <w:pPr>
        <w:jc w:val="both"/>
        <w:rPr>
          <w:color w:val="000000"/>
          <w:sz w:val="28"/>
          <w:szCs w:val="28"/>
        </w:rPr>
      </w:pPr>
      <w:r w:rsidRPr="00176DD6">
        <w:rPr>
          <w:color w:val="000000"/>
          <w:sz w:val="28"/>
          <w:szCs w:val="28"/>
        </w:rPr>
        <w:t>ПРИ РАБОТЕ И ДВИЖЕНИИ АВТОМОБИЛЕЙ ПО ТЕРРИТОРИИ</w:t>
      </w:r>
    </w:p>
    <w:p w:rsidR="00176DD6" w:rsidRPr="00176DD6" w:rsidRDefault="00176DD6" w:rsidP="00176DD6">
      <w:pPr>
        <w:jc w:val="both"/>
        <w:rPr>
          <w:color w:val="000000"/>
          <w:sz w:val="28"/>
          <w:szCs w:val="28"/>
        </w:rPr>
      </w:pPr>
    </w:p>
    <w:p w:rsidR="00176DD6" w:rsidRPr="00176DD6" w:rsidRDefault="00176DD6" w:rsidP="00176DD6">
      <w:pPr>
        <w:jc w:val="both"/>
        <w:rPr>
          <w:b/>
          <w:i/>
          <w:color w:val="000000"/>
          <w:sz w:val="28"/>
          <w:szCs w:val="28"/>
        </w:rPr>
      </w:pPr>
      <w:r w:rsidRPr="00176DD6">
        <w:rPr>
          <w:b/>
          <w:i/>
          <w:color w:val="000000"/>
          <w:sz w:val="28"/>
          <w:szCs w:val="28"/>
        </w:rPr>
        <w:t>Перечень транспортных средств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84"/>
        <w:gridCol w:w="3239"/>
        <w:gridCol w:w="748"/>
        <w:gridCol w:w="873"/>
      </w:tblGrid>
      <w:tr w:rsidR="00176DD6" w:rsidRPr="00176DD6" w:rsidTr="00176DD6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Марка автомобиля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Марка топлива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Макс</w:t>
            </w:r>
          </w:p>
        </w:tc>
      </w:tr>
      <w:tr w:rsidR="00176DD6" w:rsidRPr="00176DD6" w:rsidTr="00176DD6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Грузовые автомобили дизельные свыше 5 до 8 т (СНГ)</w:t>
            </w:r>
          </w:p>
        </w:tc>
      </w:tr>
      <w:tr w:rsidR="00176DD6" w:rsidRPr="00176DD6" w:rsidTr="00176DD6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176DD6">
              <w:rPr>
                <w:color w:val="000000"/>
                <w:sz w:val="28"/>
                <w:szCs w:val="28"/>
              </w:rPr>
              <w:t>Yutong</w:t>
            </w:r>
            <w:proofErr w:type="spellEnd"/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Дизельное топливо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1</w:t>
            </w:r>
          </w:p>
        </w:tc>
      </w:tr>
      <w:tr w:rsidR="00176DD6" w:rsidRPr="00176DD6" w:rsidTr="00176DD6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Грузовые автомобили дизельные свыше 8 до 16 т (СНГ)</w:t>
            </w:r>
          </w:p>
        </w:tc>
      </w:tr>
      <w:tr w:rsidR="00176DD6" w:rsidRPr="00176DD6" w:rsidTr="00176DD6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176DD6">
              <w:rPr>
                <w:color w:val="000000"/>
                <w:sz w:val="28"/>
                <w:szCs w:val="28"/>
              </w:rPr>
              <w:t>Volvo</w:t>
            </w:r>
            <w:proofErr w:type="spellEnd"/>
            <w:r w:rsidRPr="00176DD6">
              <w:rPr>
                <w:color w:val="000000"/>
                <w:sz w:val="28"/>
                <w:szCs w:val="28"/>
              </w:rPr>
              <w:t xml:space="preserve"> A 45 G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Дизельное топливо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8</w:t>
            </w:r>
          </w:p>
        </w:tc>
      </w:tr>
      <w:tr w:rsidR="00176DD6" w:rsidRPr="00176DD6" w:rsidTr="00176DD6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Трактор (Г), N ДВС = 101 - 160 кВт</w:t>
            </w:r>
          </w:p>
        </w:tc>
      </w:tr>
      <w:tr w:rsidR="00176DD6" w:rsidRPr="00176DD6" w:rsidTr="00176DD6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ДЗ-171.1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Дизельное топливо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2</w:t>
            </w:r>
          </w:p>
        </w:tc>
      </w:tr>
      <w:tr w:rsidR="00176DD6" w:rsidRPr="00176DD6" w:rsidTr="00176DD6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Трактор (К), N ДВС = 36 - 60 кВт</w:t>
            </w:r>
          </w:p>
        </w:tc>
      </w:tr>
      <w:tr w:rsidR="00176DD6" w:rsidRPr="00176DD6" w:rsidTr="00176DD6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ЭО-3323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Дизельное топливо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2</w:t>
            </w:r>
          </w:p>
        </w:tc>
      </w:tr>
      <w:tr w:rsidR="00176DD6" w:rsidRPr="00176DD6" w:rsidTr="00176DD6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ИТОГО :     13</w:t>
            </w:r>
          </w:p>
        </w:tc>
      </w:tr>
    </w:tbl>
    <w:p w:rsidR="00176DD6" w:rsidRPr="00176DD6" w:rsidRDefault="00176DD6" w:rsidP="00176DD6">
      <w:pPr>
        <w:jc w:val="both"/>
        <w:rPr>
          <w:b/>
          <w:i/>
          <w:color w:val="000000"/>
          <w:sz w:val="28"/>
          <w:szCs w:val="28"/>
        </w:rPr>
      </w:pPr>
    </w:p>
    <w:p w:rsidR="00176DD6" w:rsidRPr="00176DD6" w:rsidRDefault="00176DD6" w:rsidP="00176DD6">
      <w:pPr>
        <w:jc w:val="both"/>
        <w:rPr>
          <w:color w:val="000000"/>
          <w:sz w:val="28"/>
          <w:szCs w:val="28"/>
        </w:rPr>
      </w:pPr>
      <w:r w:rsidRPr="00176DD6">
        <w:rPr>
          <w:color w:val="000000"/>
          <w:sz w:val="28"/>
          <w:szCs w:val="28"/>
        </w:rPr>
        <w:t>РЕЗУЛЬТАТЫ РАСЧЕТА</w:t>
      </w:r>
    </w:p>
    <w:p w:rsidR="00176DD6" w:rsidRPr="00176DD6" w:rsidRDefault="00176DD6" w:rsidP="00176DD6">
      <w:pPr>
        <w:jc w:val="both"/>
        <w:rPr>
          <w:color w:val="000000"/>
          <w:sz w:val="28"/>
          <w:szCs w:val="28"/>
        </w:rPr>
      </w:pPr>
    </w:p>
    <w:p w:rsidR="00176DD6" w:rsidRPr="00176DD6" w:rsidRDefault="00176DD6" w:rsidP="00176DD6">
      <w:pPr>
        <w:jc w:val="both"/>
        <w:rPr>
          <w:color w:val="000000"/>
          <w:sz w:val="28"/>
          <w:szCs w:val="28"/>
        </w:rPr>
      </w:pPr>
      <w:r w:rsidRPr="00176DD6">
        <w:rPr>
          <w:color w:val="000000"/>
          <w:sz w:val="28"/>
          <w:szCs w:val="28"/>
        </w:rPr>
        <w:t>Выбросы по периоду: Холодный период (t&lt;-5)</w:t>
      </w:r>
    </w:p>
    <w:p w:rsidR="00176DD6" w:rsidRPr="00176DD6" w:rsidRDefault="00176DD6" w:rsidP="00176DD6">
      <w:pPr>
        <w:jc w:val="both"/>
        <w:rPr>
          <w:b/>
          <w:color w:val="000000"/>
          <w:sz w:val="28"/>
          <w:szCs w:val="28"/>
        </w:rPr>
      </w:pPr>
      <w:r w:rsidRPr="00176DD6">
        <w:rPr>
          <w:color w:val="000000"/>
          <w:sz w:val="28"/>
          <w:szCs w:val="28"/>
        </w:rPr>
        <w:t xml:space="preserve">Температура воздуха за расчетный период, град. С, </w:t>
      </w:r>
      <w:r w:rsidRPr="00176DD6">
        <w:rPr>
          <w:b/>
          <w:i/>
          <w:color w:val="000000"/>
          <w:sz w:val="28"/>
          <w:szCs w:val="28"/>
        </w:rPr>
        <w:t xml:space="preserve">T = </w:t>
      </w:r>
      <w:r w:rsidRPr="00176DD6">
        <w:rPr>
          <w:b/>
          <w:color w:val="000000"/>
          <w:sz w:val="28"/>
          <w:szCs w:val="28"/>
        </w:rPr>
        <w:t>-19.4</w:t>
      </w:r>
    </w:p>
    <w:p w:rsidR="00176DD6" w:rsidRPr="00176DD6" w:rsidRDefault="00176DD6" w:rsidP="00176DD6">
      <w:pPr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6"/>
        <w:gridCol w:w="135"/>
        <w:gridCol w:w="409"/>
        <w:gridCol w:w="409"/>
        <w:gridCol w:w="275"/>
        <w:gridCol w:w="578"/>
        <w:gridCol w:w="822"/>
        <w:gridCol w:w="822"/>
        <w:gridCol w:w="824"/>
        <w:gridCol w:w="822"/>
        <w:gridCol w:w="822"/>
        <w:gridCol w:w="824"/>
        <w:gridCol w:w="2056"/>
      </w:tblGrid>
      <w:tr w:rsidR="00176DD6" w:rsidRPr="00176DD6" w:rsidTr="00176DD6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Тип машины: Грузовые автомобили дизельные свыше 5 до 8 т (СНГ)</w:t>
            </w:r>
          </w:p>
        </w:tc>
      </w:tr>
      <w:tr w:rsidR="00176DD6" w:rsidRPr="00176DD6" w:rsidTr="00176DD6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176DD6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176DD6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176DD6"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176DD6"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 w:rsidRPr="00176DD6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176DD6"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L1,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L1n,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176DD6"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 w:rsidRPr="00176DD6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L2,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L2n,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176DD6"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 w:rsidRPr="00176DD6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176DD6" w:rsidRPr="00176DD6" w:rsidTr="00176DD6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71.28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71.28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4.46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4.46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76DD6" w:rsidRPr="00176DD6" w:rsidTr="00176DD6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176DD6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176DD6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176DD6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176DD6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г/км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176DD6" w:rsidRPr="00176DD6" w:rsidTr="00176DD6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2.8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6.2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0.0369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0.1237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76DD6" w:rsidRPr="00176DD6" w:rsidTr="00176DD6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0.35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0.00646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0.02185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76DD6" w:rsidRPr="00176DD6" w:rsidTr="00176DD6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0.6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3.5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0.01622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0.0554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76DD6" w:rsidRPr="00176DD6" w:rsidTr="00176DD6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0.6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3.5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0.002636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0.009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76DD6" w:rsidRPr="00176DD6" w:rsidTr="00176DD6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0.03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0.35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0.00201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0.0069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76DD6" w:rsidRPr="00176DD6" w:rsidTr="00176DD6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lastRenderedPageBreak/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0.09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0.56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0.00324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0.01108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176DD6" w:rsidRPr="00176DD6" w:rsidRDefault="00176DD6" w:rsidP="00176DD6">
      <w:pPr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6"/>
        <w:gridCol w:w="135"/>
        <w:gridCol w:w="409"/>
        <w:gridCol w:w="409"/>
        <w:gridCol w:w="275"/>
        <w:gridCol w:w="578"/>
        <w:gridCol w:w="822"/>
        <w:gridCol w:w="822"/>
        <w:gridCol w:w="824"/>
        <w:gridCol w:w="822"/>
        <w:gridCol w:w="822"/>
        <w:gridCol w:w="824"/>
        <w:gridCol w:w="2056"/>
      </w:tblGrid>
      <w:tr w:rsidR="00176DD6" w:rsidRPr="00176DD6" w:rsidTr="00176DD6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Тип машины: Грузовые автомобили дизельные свыше 16 т (СНГ)</w:t>
            </w:r>
          </w:p>
        </w:tc>
      </w:tr>
      <w:tr w:rsidR="00176DD6" w:rsidRPr="00176DD6" w:rsidTr="00176DD6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176DD6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176DD6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176DD6"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176DD6"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 w:rsidRPr="00176DD6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176DD6"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L1,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L1n,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176DD6"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 w:rsidRPr="00176DD6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L2,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L2n,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176DD6"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 w:rsidRPr="00176DD6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176DD6" w:rsidRPr="00176DD6" w:rsidTr="00176DD6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71.28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71.28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4.46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4.46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76DD6" w:rsidRPr="00176DD6" w:rsidTr="00176DD6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176DD6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176DD6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176DD6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176DD6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г/км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176DD6" w:rsidRPr="00176DD6" w:rsidTr="00176DD6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2.9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9.3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0.437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1.478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76DD6" w:rsidRPr="00176DD6" w:rsidTr="00176DD6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0.45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1.3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0.0613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0.207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76DD6" w:rsidRPr="00176DD6" w:rsidTr="00176DD6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4.5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0.168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0.57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76DD6" w:rsidRPr="00176DD6" w:rsidTr="00176DD6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4.5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0.0273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0.0927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76DD6" w:rsidRPr="00176DD6" w:rsidTr="00176DD6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0.04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0.023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0.0789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76DD6" w:rsidRPr="00176DD6" w:rsidTr="00176DD6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0.1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0.97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0.0447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0.153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76DD6" w:rsidRPr="00176DD6" w:rsidTr="00176DD6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Тип машины: Трактор (Г), N ДВС = 101 - 160 кВт</w:t>
            </w:r>
          </w:p>
        </w:tc>
      </w:tr>
      <w:tr w:rsidR="00176DD6" w:rsidRPr="00176DD6" w:rsidTr="00176DD6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176DD6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176DD6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176DD6"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176DD6"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 w:rsidRPr="00176DD6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176DD6"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Tv1,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Tv1n,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176DD6"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 w:rsidRPr="00176DD6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Tv2,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Tv2n,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176DD6"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 w:rsidRPr="00176DD6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176DD6" w:rsidRPr="00176DD6" w:rsidTr="00176DD6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76DD6" w:rsidRPr="00176DD6" w:rsidTr="00176DD6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176DD6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176DD6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176DD6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176DD6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176DD6" w:rsidRPr="00176DD6" w:rsidTr="00176DD6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3.91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2.55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0.0543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0.01174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76DD6" w:rsidRPr="00176DD6" w:rsidTr="00176DD6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0.49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0.85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0.0136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0.002935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76DD6" w:rsidRPr="00176DD6" w:rsidTr="00176DD6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0.78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4.01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0.0445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0.0096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76DD6" w:rsidRPr="00176DD6" w:rsidTr="00176DD6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0.78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4.01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0.00723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0.00156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76DD6" w:rsidRPr="00176DD6" w:rsidTr="00176DD6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0.1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0.67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0.00911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0.001968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76DD6" w:rsidRPr="00176DD6" w:rsidTr="00176DD6"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0.16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0.38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0.00574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0.00124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176DD6" w:rsidRPr="00176DD6" w:rsidRDefault="00176DD6" w:rsidP="00176DD6">
      <w:pPr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6"/>
        <w:gridCol w:w="135"/>
        <w:gridCol w:w="408"/>
        <w:gridCol w:w="411"/>
        <w:gridCol w:w="273"/>
        <w:gridCol w:w="578"/>
        <w:gridCol w:w="822"/>
        <w:gridCol w:w="822"/>
        <w:gridCol w:w="824"/>
        <w:gridCol w:w="822"/>
        <w:gridCol w:w="822"/>
        <w:gridCol w:w="824"/>
        <w:gridCol w:w="2057"/>
      </w:tblGrid>
      <w:tr w:rsidR="00176DD6" w:rsidRPr="00176DD6" w:rsidTr="00176DD6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Тип машины: Трактор (К), N ДВС = 36 - 60 кВт</w:t>
            </w:r>
          </w:p>
        </w:tc>
      </w:tr>
      <w:tr w:rsidR="00176DD6" w:rsidRPr="00176DD6" w:rsidTr="00176DD6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176DD6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176DD6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176DD6"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176DD6"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 w:rsidRPr="00176DD6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176DD6"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Tv1,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Tv1n,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176DD6"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 w:rsidRPr="00176DD6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Tv2,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Tv2n,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176DD6"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 w:rsidRPr="00176DD6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176DD6" w:rsidRPr="00176DD6" w:rsidTr="00176DD6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76DD6" w:rsidRPr="00176DD6" w:rsidTr="00176DD6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76DD6" w:rsidRPr="00176DD6" w:rsidTr="00176DD6"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176DD6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176DD6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176DD6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176DD6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176DD6" w:rsidRPr="00176DD6" w:rsidTr="00176DD6"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1.44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0.94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0.00432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76DD6" w:rsidRPr="00176DD6" w:rsidTr="00176DD6"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0.18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0.31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0.00496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0.001072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76DD6" w:rsidRPr="00176DD6" w:rsidTr="00176DD6"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1.49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0.01654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0.00357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76DD6" w:rsidRPr="00176DD6" w:rsidTr="00176DD6"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1.49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0.002687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0.00058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76DD6" w:rsidRPr="00176DD6" w:rsidTr="00176DD6"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0.25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0.00342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0.000738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76DD6" w:rsidRPr="00176DD6" w:rsidTr="00176DD6"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0.058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0.15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0.00224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0.000484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176DD6" w:rsidRPr="00176DD6" w:rsidRDefault="00176DD6" w:rsidP="00176DD6">
      <w:pPr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8"/>
        <w:gridCol w:w="4397"/>
        <w:gridCol w:w="1923"/>
        <w:gridCol w:w="2336"/>
      </w:tblGrid>
      <w:tr w:rsidR="00176DD6" w:rsidRPr="00176DD6" w:rsidTr="00176DD6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ВСЕГО по периоду: Холодный (t=-19.4,град.С)</w:t>
            </w:r>
          </w:p>
        </w:tc>
      </w:tr>
      <w:tr w:rsidR="00176DD6" w:rsidRPr="00176DD6" w:rsidTr="00176DD6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176DD6" w:rsidRPr="00176DD6" w:rsidTr="00176DD6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lastRenderedPageBreak/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0.5482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1.61776</w:t>
            </w:r>
          </w:p>
        </w:tc>
      </w:tr>
      <w:tr w:rsidR="00176DD6" w:rsidRPr="00176DD6" w:rsidTr="00176DD6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0.08632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0.232657</w:t>
            </w:r>
          </w:p>
        </w:tc>
      </w:tr>
      <w:tr w:rsidR="00176DD6" w:rsidRPr="00176DD6" w:rsidTr="00176DD6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0.24526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0.63857</w:t>
            </w:r>
          </w:p>
        </w:tc>
      </w:tr>
      <w:tr w:rsidR="00176DD6" w:rsidRPr="00176DD6" w:rsidTr="00176DD6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0.03754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0.088506</w:t>
            </w:r>
          </w:p>
        </w:tc>
      </w:tr>
      <w:tr w:rsidR="00176DD6" w:rsidRPr="00176DD6" w:rsidTr="00176DD6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0.05592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0.165804</w:t>
            </w:r>
          </w:p>
        </w:tc>
      </w:tr>
      <w:tr w:rsidR="00176DD6" w:rsidRPr="00176DD6" w:rsidTr="00176DD6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0.039853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0.10384</w:t>
            </w:r>
          </w:p>
        </w:tc>
      </w:tr>
    </w:tbl>
    <w:p w:rsidR="00176DD6" w:rsidRPr="00176DD6" w:rsidRDefault="00176DD6" w:rsidP="00176DD6">
      <w:pPr>
        <w:jc w:val="both"/>
        <w:rPr>
          <w:color w:val="000000"/>
          <w:sz w:val="28"/>
          <w:szCs w:val="28"/>
        </w:rPr>
      </w:pPr>
    </w:p>
    <w:p w:rsidR="00176DD6" w:rsidRPr="00176DD6" w:rsidRDefault="00176DD6" w:rsidP="00176DD6">
      <w:pPr>
        <w:jc w:val="both"/>
        <w:rPr>
          <w:color w:val="000000"/>
          <w:sz w:val="28"/>
          <w:szCs w:val="28"/>
        </w:rPr>
      </w:pPr>
      <w:r w:rsidRPr="00176DD6">
        <w:rPr>
          <w:color w:val="000000"/>
          <w:sz w:val="28"/>
          <w:szCs w:val="28"/>
        </w:rPr>
        <w:t>ИТОГО ВЫБРОСЫ ОТ СТОЯНКИ АВТОМОБИЛЕЙ</w:t>
      </w:r>
    </w:p>
    <w:p w:rsidR="00176DD6" w:rsidRPr="00176DD6" w:rsidRDefault="00176DD6" w:rsidP="00176DD6">
      <w:pPr>
        <w:jc w:val="both"/>
        <w:rPr>
          <w:color w:val="000000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5072"/>
        <w:gridCol w:w="1736"/>
        <w:gridCol w:w="1869"/>
      </w:tblGrid>
      <w:tr w:rsidR="00176DD6" w:rsidRPr="00176DD6" w:rsidTr="00176DD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DD6" w:rsidRPr="00176DD6" w:rsidRDefault="00176DD6" w:rsidP="00176DD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76DD6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176DD6" w:rsidRPr="00176DD6" w:rsidTr="00176DD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Азота (IV) диоксид (Азота диоксид) (4)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0.24526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0.638928</w:t>
            </w:r>
          </w:p>
        </w:tc>
      </w:tr>
      <w:tr w:rsidR="00176DD6" w:rsidRPr="00176DD6" w:rsidTr="00176DD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Азот (II) оксид (Азота оксид) (6)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0.039853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0.1038258</w:t>
            </w:r>
          </w:p>
        </w:tc>
      </w:tr>
      <w:tr w:rsidR="00176DD6" w:rsidRPr="00176DD6" w:rsidTr="00176DD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Углерод (Сажа, Углерод черный) (583)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0.03754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0.088506</w:t>
            </w:r>
          </w:p>
        </w:tc>
      </w:tr>
      <w:tr w:rsidR="00176DD6" w:rsidRPr="00176DD6" w:rsidTr="00176DD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0.05592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0.165804</w:t>
            </w:r>
          </w:p>
        </w:tc>
      </w:tr>
      <w:tr w:rsidR="00176DD6" w:rsidRPr="00176DD6" w:rsidTr="00176DD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Углерод оксид (Окись углерода, Угарный газ) (584)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0.5482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1.61776</w:t>
            </w:r>
          </w:p>
        </w:tc>
      </w:tr>
      <w:tr w:rsidR="00176DD6" w:rsidRPr="00176DD6" w:rsidTr="00176DD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Керосин (654*)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0.08632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DD6" w:rsidRPr="00176DD6" w:rsidRDefault="00176DD6" w:rsidP="00176DD6">
            <w:pPr>
              <w:jc w:val="both"/>
              <w:rPr>
                <w:color w:val="000000"/>
                <w:sz w:val="28"/>
                <w:szCs w:val="28"/>
              </w:rPr>
            </w:pPr>
            <w:r w:rsidRPr="00176DD6">
              <w:rPr>
                <w:color w:val="000000"/>
                <w:sz w:val="28"/>
                <w:szCs w:val="28"/>
              </w:rPr>
              <w:t>0.232657</w:t>
            </w:r>
          </w:p>
        </w:tc>
      </w:tr>
    </w:tbl>
    <w:p w:rsidR="00176DD6" w:rsidRPr="00176DD6" w:rsidRDefault="00176DD6" w:rsidP="00176DD6">
      <w:pPr>
        <w:jc w:val="both"/>
        <w:rPr>
          <w:color w:val="000000"/>
          <w:sz w:val="28"/>
          <w:szCs w:val="28"/>
        </w:rPr>
      </w:pPr>
    </w:p>
    <w:p w:rsidR="00176DD6" w:rsidRPr="00176DD6" w:rsidRDefault="00176DD6" w:rsidP="00176DD6">
      <w:pPr>
        <w:jc w:val="both"/>
        <w:rPr>
          <w:color w:val="000000"/>
          <w:sz w:val="28"/>
          <w:szCs w:val="28"/>
        </w:rPr>
      </w:pPr>
      <w:r w:rsidRPr="00176DD6">
        <w:rPr>
          <w:color w:val="000000"/>
          <w:sz w:val="28"/>
          <w:szCs w:val="28"/>
        </w:rPr>
        <w:t>Максимальные разовые выбросы достигнуты в холодный период</w:t>
      </w:r>
    </w:p>
    <w:p w:rsidR="00176DD6" w:rsidRPr="00176DD6" w:rsidRDefault="00176DD6" w:rsidP="00176DD6">
      <w:pPr>
        <w:jc w:val="both"/>
        <w:rPr>
          <w:color w:val="000000"/>
          <w:sz w:val="28"/>
          <w:szCs w:val="28"/>
        </w:rPr>
      </w:pPr>
      <w:r w:rsidRPr="00176DD6">
        <w:rPr>
          <w:color w:val="000000"/>
          <w:sz w:val="28"/>
          <w:szCs w:val="28"/>
        </w:rPr>
        <w:t>при температуре -19 градусов C</w:t>
      </w:r>
    </w:p>
    <w:p w:rsidR="00176DD6" w:rsidRPr="00176DD6" w:rsidRDefault="00176DD6" w:rsidP="00176DD6">
      <w:pPr>
        <w:jc w:val="both"/>
        <w:rPr>
          <w:color w:val="000000"/>
          <w:sz w:val="28"/>
          <w:szCs w:val="28"/>
        </w:rPr>
      </w:pP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b/>
          <w:color w:val="000000"/>
          <w:sz w:val="28"/>
          <w:szCs w:val="28"/>
        </w:rPr>
        <w:t xml:space="preserve">Источник загрязнения N 6957. Породный отвал карьеров </w:t>
      </w:r>
      <w:proofErr w:type="spellStart"/>
      <w:r w:rsidRPr="008743EB">
        <w:rPr>
          <w:b/>
          <w:color w:val="000000"/>
          <w:sz w:val="28"/>
          <w:szCs w:val="28"/>
        </w:rPr>
        <w:t>Кресто</w:t>
      </w:r>
      <w:proofErr w:type="spellEnd"/>
      <w:r w:rsidRPr="008743EB">
        <w:rPr>
          <w:b/>
          <w:color w:val="000000"/>
          <w:sz w:val="28"/>
          <w:szCs w:val="28"/>
        </w:rPr>
        <w:t>-Центр, ствол Южный, район ствола 47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b/>
          <w:color w:val="000000"/>
          <w:sz w:val="28"/>
          <w:szCs w:val="28"/>
        </w:rPr>
        <w:t>Источник выделения N 001. Выемочно-погрузочные работы</w:t>
      </w:r>
    </w:p>
    <w:p w:rsidR="006227E4" w:rsidRPr="008743EB" w:rsidRDefault="006227E4" w:rsidP="006227E4">
      <w:pPr>
        <w:jc w:val="both"/>
        <w:rPr>
          <w:b/>
          <w:i/>
          <w:color w:val="000000"/>
          <w:sz w:val="28"/>
          <w:szCs w:val="28"/>
        </w:rPr>
      </w:pP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Список литературы: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Тип источника выделения: Породный отвал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Материал: Порода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</w:p>
    <w:p w:rsidR="00517BF4" w:rsidRPr="008743E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8743EB">
        <w:rPr>
          <w:b/>
          <w:i/>
          <w:color w:val="000000"/>
          <w:sz w:val="28"/>
          <w:szCs w:val="28"/>
          <w:u w:val="single"/>
        </w:rPr>
        <w:lastRenderedPageBreak/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6227E4" w:rsidRPr="008743EB" w:rsidRDefault="006227E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Вид работ: Выемочно-погрузочные работы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Влажность материала, %, </w:t>
      </w:r>
      <w:r w:rsidRPr="008743EB">
        <w:rPr>
          <w:b/>
          <w:i/>
          <w:color w:val="000000"/>
          <w:sz w:val="28"/>
          <w:szCs w:val="28"/>
        </w:rPr>
        <w:t xml:space="preserve">VL = </w:t>
      </w:r>
      <w:r w:rsidRPr="008743EB">
        <w:rPr>
          <w:b/>
          <w:color w:val="000000"/>
          <w:sz w:val="28"/>
          <w:szCs w:val="28"/>
        </w:rPr>
        <w:t>1.1</w:t>
      </w:r>
      <w:r w:rsidRPr="008743EB">
        <w:rPr>
          <w:i/>
        </w:rPr>
        <w:t xml:space="preserve"> (горная часть)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8743EB">
        <w:rPr>
          <w:b/>
          <w:i/>
          <w:color w:val="000000"/>
          <w:sz w:val="28"/>
          <w:szCs w:val="28"/>
        </w:rPr>
        <w:t xml:space="preserve">K5 = </w:t>
      </w:r>
      <w:r w:rsidRPr="008743EB">
        <w:rPr>
          <w:b/>
          <w:color w:val="000000"/>
          <w:sz w:val="28"/>
          <w:szCs w:val="28"/>
        </w:rPr>
        <w:t>0.8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8743EB">
        <w:rPr>
          <w:b/>
          <w:i/>
          <w:color w:val="000000"/>
          <w:sz w:val="28"/>
          <w:szCs w:val="28"/>
        </w:rPr>
        <w:t xml:space="preserve">P1 = </w:t>
      </w:r>
      <w:r w:rsidRPr="008743EB">
        <w:rPr>
          <w:b/>
          <w:color w:val="000000"/>
          <w:sz w:val="28"/>
          <w:szCs w:val="28"/>
        </w:rPr>
        <w:t>0.01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8743EB">
        <w:rPr>
          <w:b/>
          <w:i/>
          <w:color w:val="000000"/>
          <w:sz w:val="28"/>
          <w:szCs w:val="28"/>
        </w:rPr>
        <w:t xml:space="preserve">P2 = </w:t>
      </w:r>
      <w:r w:rsidRPr="008743EB">
        <w:rPr>
          <w:b/>
          <w:color w:val="000000"/>
          <w:sz w:val="28"/>
          <w:szCs w:val="28"/>
        </w:rPr>
        <w:t>0.003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Скорость ветра в зоне работы экскаватора (средняя), м/с, </w:t>
      </w:r>
      <w:r w:rsidRPr="008743EB">
        <w:rPr>
          <w:b/>
          <w:i/>
          <w:color w:val="000000"/>
          <w:sz w:val="28"/>
          <w:szCs w:val="28"/>
        </w:rPr>
        <w:t xml:space="preserve">G3SR = </w:t>
      </w:r>
      <w:r w:rsidRPr="008743EB">
        <w:rPr>
          <w:b/>
          <w:color w:val="000000"/>
          <w:sz w:val="28"/>
          <w:szCs w:val="28"/>
        </w:rPr>
        <w:t>3.4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Коэфф.учитывающий</w:t>
      </w:r>
      <w:proofErr w:type="spellEnd"/>
      <w:r w:rsidRPr="008743EB">
        <w:rPr>
          <w:color w:val="000000"/>
          <w:sz w:val="28"/>
          <w:szCs w:val="28"/>
        </w:rPr>
        <w:t xml:space="preserve"> среднюю скорость ветра (табл.2), </w:t>
      </w:r>
      <w:r w:rsidRPr="008743EB">
        <w:rPr>
          <w:b/>
          <w:i/>
          <w:color w:val="000000"/>
          <w:sz w:val="28"/>
          <w:szCs w:val="28"/>
        </w:rPr>
        <w:t xml:space="preserve">P3SR = </w:t>
      </w:r>
      <w:r w:rsidRPr="008743EB">
        <w:rPr>
          <w:b/>
          <w:color w:val="000000"/>
          <w:sz w:val="28"/>
          <w:szCs w:val="28"/>
        </w:rPr>
        <w:t>1.2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Скорость ветра в зоне работы экскаватора (максимальная), м/с, </w:t>
      </w:r>
      <w:r w:rsidRPr="008743EB">
        <w:rPr>
          <w:b/>
          <w:i/>
          <w:color w:val="000000"/>
          <w:sz w:val="28"/>
          <w:szCs w:val="28"/>
        </w:rPr>
        <w:t xml:space="preserve">G3 = </w:t>
      </w:r>
      <w:r w:rsidRPr="008743EB">
        <w:rPr>
          <w:b/>
          <w:color w:val="000000"/>
          <w:sz w:val="28"/>
          <w:szCs w:val="28"/>
        </w:rPr>
        <w:t>9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 учитывающий максимальную скорость ветра (табл.2), </w:t>
      </w:r>
      <w:r w:rsidRPr="008743EB">
        <w:rPr>
          <w:b/>
          <w:i/>
          <w:color w:val="000000"/>
          <w:sz w:val="28"/>
          <w:szCs w:val="28"/>
        </w:rPr>
        <w:t xml:space="preserve">P3 = </w:t>
      </w:r>
      <w:r w:rsidRPr="008743EB">
        <w:rPr>
          <w:b/>
          <w:color w:val="000000"/>
          <w:sz w:val="28"/>
          <w:szCs w:val="28"/>
        </w:rPr>
        <w:t>1.7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Коэффициент, учитывающий местные условия (табл.3), </w:t>
      </w:r>
      <w:r w:rsidRPr="008743EB">
        <w:rPr>
          <w:b/>
          <w:i/>
          <w:color w:val="000000"/>
          <w:sz w:val="28"/>
          <w:szCs w:val="28"/>
        </w:rPr>
        <w:t xml:space="preserve">P6 = </w:t>
      </w:r>
      <w:r w:rsidRPr="008743EB">
        <w:rPr>
          <w:b/>
          <w:color w:val="000000"/>
          <w:sz w:val="28"/>
          <w:szCs w:val="28"/>
        </w:rPr>
        <w:t>1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Размер куска материала, мм, </w:t>
      </w:r>
      <w:r w:rsidRPr="008743EB">
        <w:rPr>
          <w:b/>
          <w:i/>
          <w:color w:val="000000"/>
          <w:sz w:val="28"/>
          <w:szCs w:val="28"/>
        </w:rPr>
        <w:t xml:space="preserve">G7 = </w:t>
      </w:r>
      <w:r w:rsidRPr="008743EB">
        <w:rPr>
          <w:b/>
          <w:color w:val="000000"/>
          <w:sz w:val="28"/>
          <w:szCs w:val="28"/>
        </w:rPr>
        <w:t>40</w:t>
      </w:r>
      <w:r w:rsidRPr="008743EB">
        <w:rPr>
          <w:i/>
        </w:rPr>
        <w:t xml:space="preserve"> (горная часть)</w:t>
      </w:r>
    </w:p>
    <w:p w:rsidR="006227E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8743EB">
        <w:rPr>
          <w:b/>
          <w:i/>
          <w:color w:val="000000"/>
          <w:sz w:val="28"/>
          <w:szCs w:val="28"/>
        </w:rPr>
        <w:t xml:space="preserve">P5 = </w:t>
      </w:r>
      <w:r w:rsidRPr="008743EB">
        <w:rPr>
          <w:b/>
          <w:color w:val="000000"/>
          <w:sz w:val="28"/>
          <w:szCs w:val="28"/>
        </w:rPr>
        <w:t>0.5</w:t>
      </w:r>
    </w:p>
    <w:p w:rsidR="00517BF4" w:rsidRPr="008743EB" w:rsidRDefault="006227E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Высота падения материала, м, </w:t>
      </w:r>
      <w:r w:rsidRPr="008743EB">
        <w:rPr>
          <w:b/>
          <w:i/>
          <w:color w:val="000000"/>
          <w:sz w:val="28"/>
          <w:szCs w:val="28"/>
        </w:rPr>
        <w:t xml:space="preserve">GB = </w:t>
      </w:r>
      <w:r w:rsidRPr="008743EB">
        <w:rPr>
          <w:b/>
          <w:color w:val="000000"/>
          <w:sz w:val="28"/>
          <w:szCs w:val="28"/>
        </w:rPr>
        <w:t>1</w:t>
      </w:r>
      <w:r w:rsidRPr="008743EB">
        <w:rPr>
          <w:i/>
        </w:rPr>
        <w:t xml:space="preserve"> (высота свободного падения материала, не учитывающая высоту падения в оборудовании и укрытии, от кузова самосвала до площадки разгрузки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8743EB">
        <w:rPr>
          <w:b/>
          <w:i/>
          <w:color w:val="000000"/>
          <w:sz w:val="28"/>
          <w:szCs w:val="28"/>
        </w:rPr>
        <w:t xml:space="preserve">B = </w:t>
      </w:r>
      <w:r w:rsidRPr="008743EB">
        <w:rPr>
          <w:b/>
          <w:color w:val="000000"/>
          <w:sz w:val="28"/>
          <w:szCs w:val="28"/>
        </w:rPr>
        <w:t>0.5</w:t>
      </w:r>
    </w:p>
    <w:p w:rsidR="003775B8" w:rsidRPr="008743EB" w:rsidRDefault="003775B8" w:rsidP="003775B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Количество перерабатываемой экскаватором породы, т/час, </w:t>
      </w:r>
      <w:r w:rsidRPr="008743EB">
        <w:rPr>
          <w:b/>
          <w:i/>
          <w:color w:val="000000"/>
          <w:sz w:val="28"/>
          <w:szCs w:val="28"/>
        </w:rPr>
        <w:t xml:space="preserve">G = </w:t>
      </w:r>
      <w:r w:rsidRPr="008743EB">
        <w:rPr>
          <w:b/>
          <w:color w:val="000000"/>
          <w:sz w:val="28"/>
          <w:szCs w:val="28"/>
        </w:rPr>
        <w:t>1580.81</w:t>
      </w:r>
    </w:p>
    <w:p w:rsidR="003775B8" w:rsidRPr="008743EB" w:rsidRDefault="003775B8" w:rsidP="003775B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Максимальный разовый выброс, г/с (8), </w:t>
      </w:r>
      <w:r w:rsidRPr="008743EB">
        <w:rPr>
          <w:b/>
          <w:i/>
          <w:color w:val="000000"/>
          <w:sz w:val="28"/>
          <w:szCs w:val="28"/>
        </w:rPr>
        <w:t>Q = P1 · P2 · P3 · K5 · P5 · P6 · B · G · 10</w:t>
      </w:r>
      <w:r w:rsidRPr="008743EB">
        <w:rPr>
          <w:b/>
          <w:i/>
          <w:color w:val="000000"/>
          <w:sz w:val="28"/>
          <w:szCs w:val="28"/>
          <w:vertAlign w:val="superscript"/>
        </w:rPr>
        <w:t>6</w:t>
      </w:r>
      <w:r w:rsidRPr="008743EB">
        <w:rPr>
          <w:b/>
          <w:i/>
          <w:color w:val="000000"/>
          <w:sz w:val="28"/>
          <w:szCs w:val="28"/>
        </w:rPr>
        <w:t xml:space="preserve"> / 3600 = </w:t>
      </w:r>
      <w:r w:rsidRPr="008743EB">
        <w:rPr>
          <w:b/>
          <w:color w:val="000000"/>
          <w:sz w:val="28"/>
          <w:szCs w:val="28"/>
        </w:rPr>
        <w:t>0.01 · 0.003 · 1.7 · 0.8 · 0.5 · 1 · 0.5 · 1580.81 · 10</w:t>
      </w:r>
      <w:r w:rsidRPr="008743EB">
        <w:rPr>
          <w:b/>
          <w:color w:val="000000"/>
          <w:sz w:val="28"/>
          <w:szCs w:val="28"/>
          <w:vertAlign w:val="superscript"/>
        </w:rPr>
        <w:t>6</w:t>
      </w:r>
      <w:r w:rsidRPr="008743EB">
        <w:rPr>
          <w:b/>
          <w:color w:val="000000"/>
          <w:sz w:val="28"/>
          <w:szCs w:val="28"/>
        </w:rPr>
        <w:t xml:space="preserve"> / 3600 = 4.48</w:t>
      </w:r>
    </w:p>
    <w:p w:rsidR="003775B8" w:rsidRPr="008743EB" w:rsidRDefault="003775B8" w:rsidP="003775B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Время работы экскаватора в год, часов, </w:t>
      </w:r>
      <w:r w:rsidRPr="008743EB">
        <w:rPr>
          <w:b/>
          <w:i/>
          <w:color w:val="000000"/>
          <w:sz w:val="28"/>
          <w:szCs w:val="28"/>
        </w:rPr>
        <w:t xml:space="preserve">RT = </w:t>
      </w:r>
      <w:r w:rsidRPr="008743EB">
        <w:rPr>
          <w:b/>
          <w:color w:val="000000"/>
          <w:sz w:val="28"/>
          <w:szCs w:val="28"/>
        </w:rPr>
        <w:t>2640</w:t>
      </w:r>
    </w:p>
    <w:p w:rsidR="003775B8" w:rsidRPr="008743EB" w:rsidRDefault="003775B8" w:rsidP="003775B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Валовый выброс, т/год, </w:t>
      </w:r>
      <w:r w:rsidRPr="008743EB">
        <w:rPr>
          <w:b/>
          <w:i/>
          <w:color w:val="000000"/>
          <w:sz w:val="28"/>
          <w:szCs w:val="28"/>
        </w:rPr>
        <w:t xml:space="preserve">QГОД = P1 · P2 · P3SR · K5 · P5 · P6 · B · G · RT = </w:t>
      </w:r>
      <w:r w:rsidRPr="008743EB">
        <w:rPr>
          <w:b/>
          <w:color w:val="000000"/>
          <w:sz w:val="28"/>
          <w:szCs w:val="28"/>
        </w:rPr>
        <w:t>0.01 · 0.003 · 1.2 · 0.8 · 0.5 · 1 · 0.5 · 1580.81 · 2640 = 30.05</w:t>
      </w:r>
    </w:p>
    <w:p w:rsidR="003775B8" w:rsidRPr="008743EB" w:rsidRDefault="003775B8" w:rsidP="003775B8">
      <w:pPr>
        <w:jc w:val="both"/>
        <w:rPr>
          <w:b/>
          <w:color w:val="000000"/>
          <w:sz w:val="28"/>
          <w:szCs w:val="28"/>
        </w:rPr>
      </w:pPr>
    </w:p>
    <w:p w:rsidR="003775B8" w:rsidRPr="008743EB" w:rsidRDefault="003775B8" w:rsidP="003775B8">
      <w:pPr>
        <w:jc w:val="both"/>
        <w:rPr>
          <w:b/>
          <w:i/>
          <w:color w:val="000000"/>
          <w:sz w:val="28"/>
          <w:szCs w:val="28"/>
        </w:rPr>
      </w:pPr>
      <w:r w:rsidRPr="008743EB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5072"/>
        <w:gridCol w:w="1736"/>
        <w:gridCol w:w="1869"/>
      </w:tblGrid>
      <w:tr w:rsidR="003775B8" w:rsidRPr="008743EB" w:rsidTr="003775B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5B8" w:rsidRPr="008743EB" w:rsidRDefault="003775B8" w:rsidP="003775B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5B8" w:rsidRPr="008743EB" w:rsidRDefault="003775B8" w:rsidP="003775B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5B8" w:rsidRPr="008743EB" w:rsidRDefault="003775B8" w:rsidP="003775B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5B8" w:rsidRPr="008743EB" w:rsidRDefault="003775B8" w:rsidP="003775B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3775B8" w:rsidRPr="008743EB" w:rsidTr="003775B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5B8" w:rsidRPr="008743EB" w:rsidRDefault="003775B8" w:rsidP="003775B8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5B8" w:rsidRPr="008743EB" w:rsidRDefault="003775B8" w:rsidP="003775B8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5B8" w:rsidRPr="008743EB" w:rsidRDefault="003775B8" w:rsidP="003775B8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4.48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5B8" w:rsidRPr="008743EB" w:rsidRDefault="003775B8" w:rsidP="003775B8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30.05</w:t>
            </w:r>
          </w:p>
        </w:tc>
      </w:tr>
    </w:tbl>
    <w:p w:rsidR="003775B8" w:rsidRPr="008743EB" w:rsidRDefault="003775B8" w:rsidP="003775B8">
      <w:pPr>
        <w:jc w:val="both"/>
        <w:rPr>
          <w:color w:val="000000"/>
          <w:sz w:val="28"/>
          <w:szCs w:val="28"/>
        </w:rPr>
      </w:pPr>
    </w:p>
    <w:p w:rsidR="009057D8" w:rsidRPr="008743EB" w:rsidRDefault="009057D8" w:rsidP="009057D8">
      <w:pPr>
        <w:jc w:val="both"/>
        <w:rPr>
          <w:b/>
          <w:color w:val="000000"/>
          <w:sz w:val="28"/>
          <w:szCs w:val="28"/>
        </w:rPr>
      </w:pPr>
      <w:r w:rsidRPr="008743EB">
        <w:rPr>
          <w:b/>
          <w:color w:val="000000"/>
          <w:sz w:val="28"/>
          <w:szCs w:val="28"/>
        </w:rPr>
        <w:t xml:space="preserve">Источник загрязнения N 6957. Породный отвал карьеров </w:t>
      </w:r>
      <w:proofErr w:type="spellStart"/>
      <w:r w:rsidRPr="008743EB">
        <w:rPr>
          <w:b/>
          <w:color w:val="000000"/>
          <w:sz w:val="28"/>
          <w:szCs w:val="28"/>
        </w:rPr>
        <w:t>Кресто</w:t>
      </w:r>
      <w:proofErr w:type="spellEnd"/>
      <w:r w:rsidRPr="008743EB">
        <w:rPr>
          <w:b/>
          <w:color w:val="000000"/>
          <w:sz w:val="28"/>
          <w:szCs w:val="28"/>
        </w:rPr>
        <w:t>-Центр, ствол Южный, район ствола 47</w:t>
      </w:r>
    </w:p>
    <w:p w:rsidR="009057D8" w:rsidRPr="008743EB" w:rsidRDefault="009057D8" w:rsidP="009057D8">
      <w:pPr>
        <w:jc w:val="both"/>
        <w:rPr>
          <w:color w:val="000000"/>
          <w:sz w:val="28"/>
          <w:szCs w:val="28"/>
        </w:rPr>
      </w:pPr>
      <w:r w:rsidRPr="008743EB">
        <w:rPr>
          <w:b/>
          <w:color w:val="000000"/>
          <w:sz w:val="28"/>
          <w:szCs w:val="28"/>
        </w:rPr>
        <w:t>Источник выделения N 002. Пыление от формирования и хранения породы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Список литературы: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"Сборник методик по расчету выбросов вредных в атмосферу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различными производствами". Алматы, </w:t>
      </w:r>
      <w:proofErr w:type="spellStart"/>
      <w:r w:rsidRPr="008743EB">
        <w:rPr>
          <w:color w:val="000000"/>
          <w:sz w:val="28"/>
          <w:szCs w:val="28"/>
        </w:rPr>
        <w:t>КазЭКОЭКСП</w:t>
      </w:r>
      <w:proofErr w:type="spellEnd"/>
      <w:r w:rsidRPr="008743EB">
        <w:rPr>
          <w:color w:val="000000"/>
          <w:sz w:val="28"/>
          <w:szCs w:val="28"/>
        </w:rPr>
        <w:t>, 1996 г.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lastRenderedPageBreak/>
        <w:t>п.9.3. Расчет выбросов вредных веществ неорганизованными источниками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Примечание: некоторые вспомогательные коэффициенты для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пылящих материалов (кроме угля) взяты из: "Методических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указаний по расчету выбросов загрязняющих веществ в атмосферу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предприятиями строительной индустрии. Предприятия нерудных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материалов и пористых заполнителей", Алма-Ата, НПО </w:t>
      </w:r>
      <w:proofErr w:type="spellStart"/>
      <w:r w:rsidRPr="008743EB">
        <w:rPr>
          <w:color w:val="000000"/>
          <w:sz w:val="28"/>
          <w:szCs w:val="28"/>
        </w:rPr>
        <w:t>Амал</w:t>
      </w:r>
      <w:proofErr w:type="spellEnd"/>
      <w:r w:rsidRPr="008743EB">
        <w:rPr>
          <w:color w:val="000000"/>
          <w:sz w:val="28"/>
          <w:szCs w:val="28"/>
        </w:rPr>
        <w:t>, 1992г.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</w:p>
    <w:p w:rsidR="009057D8" w:rsidRPr="008743EB" w:rsidRDefault="009057D8" w:rsidP="009057D8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Вид работ: Расчет выбросов твердых частиц с породных отвалов (п. 9.3.1)</w:t>
      </w:r>
    </w:p>
    <w:p w:rsidR="009057D8" w:rsidRPr="008743EB" w:rsidRDefault="009057D8" w:rsidP="009057D8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Влажность материала в диапазоне: 1.0 - 3.0 %</w:t>
      </w:r>
      <w:r w:rsidRPr="008743EB">
        <w:rPr>
          <w:i/>
        </w:rPr>
        <w:t xml:space="preserve"> (горная часть)</w:t>
      </w:r>
    </w:p>
    <w:p w:rsidR="009057D8" w:rsidRPr="008743EB" w:rsidRDefault="009057D8" w:rsidP="009057D8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., учитывающий влажность материала (табл.9.1), </w:t>
      </w:r>
      <w:r w:rsidRPr="008743EB">
        <w:rPr>
          <w:b/>
          <w:i/>
          <w:color w:val="000000"/>
          <w:sz w:val="28"/>
          <w:szCs w:val="28"/>
        </w:rPr>
        <w:t xml:space="preserve">K0 = </w:t>
      </w:r>
      <w:r w:rsidRPr="008743EB">
        <w:rPr>
          <w:b/>
          <w:color w:val="000000"/>
          <w:sz w:val="28"/>
          <w:szCs w:val="28"/>
        </w:rPr>
        <w:t>1.3</w:t>
      </w:r>
    </w:p>
    <w:p w:rsidR="009057D8" w:rsidRPr="008743EB" w:rsidRDefault="009057D8" w:rsidP="009057D8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Скорость ветра в диапазоне: 2.0 - 5.0 м/с</w:t>
      </w:r>
      <w:r w:rsidRPr="008743EB">
        <w:rPr>
          <w:i/>
        </w:rPr>
        <w:t xml:space="preserve"> (</w:t>
      </w:r>
      <w:proofErr w:type="spellStart"/>
      <w:r w:rsidRPr="008743EB">
        <w:rPr>
          <w:i/>
        </w:rPr>
        <w:t>климат.справка</w:t>
      </w:r>
      <w:proofErr w:type="spellEnd"/>
      <w:r w:rsidRPr="008743EB">
        <w:rPr>
          <w:i/>
        </w:rPr>
        <w:t>)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., учитывающий среднегодовую скорость ветра (табл.9.2), </w:t>
      </w:r>
      <w:r w:rsidRPr="008743EB">
        <w:rPr>
          <w:b/>
          <w:i/>
          <w:color w:val="000000"/>
          <w:sz w:val="28"/>
          <w:szCs w:val="28"/>
        </w:rPr>
        <w:t xml:space="preserve">K1 = </w:t>
      </w:r>
      <w:r w:rsidRPr="008743EB">
        <w:rPr>
          <w:b/>
          <w:color w:val="000000"/>
          <w:sz w:val="28"/>
          <w:szCs w:val="28"/>
        </w:rPr>
        <w:t>1.2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</w:p>
    <w:p w:rsidR="006E1C18" w:rsidRPr="008743EB" w:rsidRDefault="006E1C18" w:rsidP="006E1C18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Наименование оборудования: Бульдозер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Удельное выделение твердых частиц, г/м3 (табл.9.3), </w:t>
      </w:r>
      <w:r w:rsidRPr="008743EB">
        <w:rPr>
          <w:b/>
          <w:i/>
          <w:color w:val="000000"/>
          <w:sz w:val="28"/>
          <w:szCs w:val="28"/>
        </w:rPr>
        <w:t xml:space="preserve">Q = </w:t>
      </w:r>
      <w:r w:rsidRPr="008743EB">
        <w:rPr>
          <w:b/>
          <w:color w:val="000000"/>
          <w:sz w:val="28"/>
          <w:szCs w:val="28"/>
        </w:rPr>
        <w:t>5.6</w:t>
      </w:r>
    </w:p>
    <w:p w:rsidR="003775B8" w:rsidRPr="008743EB" w:rsidRDefault="003775B8" w:rsidP="003775B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Удельное выделение твердых частиц, г/м3 (табл.9.3), </w:t>
      </w:r>
      <w:r w:rsidRPr="008743EB">
        <w:rPr>
          <w:b/>
          <w:i/>
          <w:color w:val="000000"/>
          <w:sz w:val="28"/>
          <w:szCs w:val="28"/>
        </w:rPr>
        <w:t xml:space="preserve">Q = </w:t>
      </w:r>
      <w:r w:rsidRPr="008743EB">
        <w:rPr>
          <w:b/>
          <w:color w:val="000000"/>
          <w:sz w:val="28"/>
          <w:szCs w:val="28"/>
        </w:rPr>
        <w:t>5.6</w:t>
      </w:r>
    </w:p>
    <w:p w:rsidR="003775B8" w:rsidRPr="008743EB" w:rsidRDefault="003775B8" w:rsidP="003775B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Количество породы, подаваемой на отвал, м3/год, </w:t>
      </w:r>
      <w:r w:rsidRPr="008743EB">
        <w:rPr>
          <w:b/>
          <w:i/>
          <w:color w:val="000000"/>
          <w:sz w:val="28"/>
          <w:szCs w:val="28"/>
        </w:rPr>
        <w:t xml:space="preserve">MGOD = </w:t>
      </w:r>
      <w:r w:rsidRPr="008743EB">
        <w:rPr>
          <w:b/>
          <w:color w:val="000000"/>
          <w:sz w:val="28"/>
          <w:szCs w:val="28"/>
        </w:rPr>
        <w:t>1592881</w:t>
      </w:r>
    </w:p>
    <w:p w:rsidR="003775B8" w:rsidRPr="008743EB" w:rsidRDefault="003775B8" w:rsidP="003775B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Максимальное количество породы, поступающей в отвал, м3/час, </w:t>
      </w:r>
      <w:r w:rsidRPr="008743EB">
        <w:rPr>
          <w:b/>
          <w:i/>
          <w:color w:val="000000"/>
          <w:sz w:val="28"/>
          <w:szCs w:val="28"/>
        </w:rPr>
        <w:t xml:space="preserve">MH = </w:t>
      </w:r>
      <w:r w:rsidRPr="008743EB">
        <w:rPr>
          <w:b/>
          <w:color w:val="000000"/>
          <w:sz w:val="28"/>
          <w:szCs w:val="28"/>
        </w:rPr>
        <w:t>603.364</w:t>
      </w:r>
    </w:p>
    <w:p w:rsidR="006E1C18" w:rsidRPr="008743EB" w:rsidRDefault="006E1C18" w:rsidP="006E1C18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Эффективность применяемых средств пылеподавления (определяется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экспериментально, либо принимается по справочным данных), доли единицы, </w:t>
      </w:r>
      <w:r w:rsidRPr="008743EB">
        <w:rPr>
          <w:b/>
          <w:i/>
          <w:color w:val="000000"/>
          <w:sz w:val="28"/>
          <w:szCs w:val="28"/>
        </w:rPr>
        <w:t xml:space="preserve">N = </w:t>
      </w:r>
      <w:r w:rsidRPr="008743EB">
        <w:rPr>
          <w:b/>
          <w:color w:val="000000"/>
          <w:sz w:val="28"/>
          <w:szCs w:val="28"/>
        </w:rPr>
        <w:t>0.6</w:t>
      </w:r>
      <w:r w:rsidR="00246171">
        <w:rPr>
          <w:b/>
          <w:color w:val="000000"/>
          <w:sz w:val="28"/>
          <w:szCs w:val="28"/>
        </w:rPr>
        <w:t xml:space="preserve"> </w:t>
      </w:r>
      <w:r w:rsidR="00246171" w:rsidRPr="00D61812">
        <w:rPr>
          <w:i/>
        </w:rPr>
        <w:t>(в период отсыпки породного отвала предусматриваются мероприятия по пылеподавлению пылящих поверхностей методом орошения поливомоечными машинами, эффективность 60%)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</w:p>
    <w:p w:rsidR="006E1C18" w:rsidRPr="008743EB" w:rsidRDefault="006E1C18" w:rsidP="006E1C18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Тип отвала: действующий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 учитывающий эффективность сдувания с отвалов (с.202), </w:t>
      </w:r>
      <w:r w:rsidRPr="008743EB">
        <w:rPr>
          <w:b/>
          <w:i/>
          <w:color w:val="000000"/>
          <w:sz w:val="28"/>
          <w:szCs w:val="28"/>
        </w:rPr>
        <w:t xml:space="preserve">K2 = </w:t>
      </w:r>
      <w:r w:rsidRPr="008743EB">
        <w:rPr>
          <w:b/>
          <w:color w:val="000000"/>
          <w:sz w:val="28"/>
          <w:szCs w:val="28"/>
        </w:rPr>
        <w:t>1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Площадь пылящей поверхности отвала, м2, </w:t>
      </w:r>
      <w:r w:rsidRPr="008743EB">
        <w:rPr>
          <w:b/>
          <w:i/>
          <w:color w:val="000000"/>
          <w:sz w:val="28"/>
          <w:szCs w:val="28"/>
        </w:rPr>
        <w:t xml:space="preserve">S = </w:t>
      </w:r>
      <w:r w:rsidRPr="008743EB">
        <w:rPr>
          <w:b/>
          <w:color w:val="000000"/>
          <w:sz w:val="28"/>
          <w:szCs w:val="28"/>
        </w:rPr>
        <w:t>18676</w:t>
      </w:r>
    </w:p>
    <w:p w:rsidR="006E1C18" w:rsidRPr="008743EB" w:rsidRDefault="006E1C18" w:rsidP="006E1C18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Удельная </w:t>
      </w:r>
      <w:proofErr w:type="spellStart"/>
      <w:r w:rsidRPr="008743EB">
        <w:rPr>
          <w:color w:val="000000"/>
          <w:sz w:val="28"/>
          <w:szCs w:val="28"/>
        </w:rPr>
        <w:t>сдуваемость</w:t>
      </w:r>
      <w:proofErr w:type="spellEnd"/>
      <w:r w:rsidRPr="008743EB">
        <w:rPr>
          <w:color w:val="000000"/>
          <w:sz w:val="28"/>
          <w:szCs w:val="28"/>
        </w:rPr>
        <w:t xml:space="preserve"> твердых частиц с пылящей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поверхности отвала, 10-</w:t>
      </w:r>
      <w:r w:rsidRPr="008743EB">
        <w:rPr>
          <w:color w:val="000000"/>
          <w:sz w:val="28"/>
          <w:szCs w:val="28"/>
          <w:vertAlign w:val="superscript"/>
        </w:rPr>
        <w:t>6</w:t>
      </w:r>
      <w:r w:rsidRPr="008743EB">
        <w:rPr>
          <w:color w:val="000000"/>
          <w:sz w:val="28"/>
          <w:szCs w:val="28"/>
        </w:rPr>
        <w:t xml:space="preserve"> кг/м2*с (см. стр. 202), </w:t>
      </w:r>
      <w:r w:rsidRPr="008743EB">
        <w:rPr>
          <w:b/>
          <w:i/>
          <w:color w:val="000000"/>
          <w:sz w:val="28"/>
          <w:szCs w:val="28"/>
        </w:rPr>
        <w:t xml:space="preserve">W0 = </w:t>
      </w:r>
      <w:r w:rsidRPr="008743EB">
        <w:rPr>
          <w:b/>
          <w:color w:val="000000"/>
          <w:sz w:val="28"/>
          <w:szCs w:val="28"/>
        </w:rPr>
        <w:t>0.1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Коэффициент измельчения материала, </w:t>
      </w:r>
      <w:r w:rsidRPr="008743EB">
        <w:rPr>
          <w:b/>
          <w:i/>
          <w:color w:val="000000"/>
          <w:sz w:val="28"/>
          <w:szCs w:val="28"/>
        </w:rPr>
        <w:t xml:space="preserve">F = </w:t>
      </w:r>
      <w:r w:rsidRPr="008743EB">
        <w:rPr>
          <w:b/>
          <w:color w:val="000000"/>
          <w:sz w:val="28"/>
          <w:szCs w:val="28"/>
        </w:rPr>
        <w:t>0.1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Количество дней с устойчивым снежным покровом, </w:t>
      </w:r>
      <w:r w:rsidRPr="008743EB">
        <w:rPr>
          <w:b/>
          <w:i/>
          <w:color w:val="000000"/>
          <w:sz w:val="28"/>
          <w:szCs w:val="28"/>
        </w:rPr>
        <w:t xml:space="preserve">TS = </w:t>
      </w:r>
      <w:r w:rsidRPr="008743EB">
        <w:rPr>
          <w:b/>
          <w:color w:val="000000"/>
          <w:sz w:val="28"/>
          <w:szCs w:val="28"/>
        </w:rPr>
        <w:t>107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</w:p>
    <w:p w:rsidR="006E1C18" w:rsidRPr="008743EB" w:rsidRDefault="006E1C18" w:rsidP="006E1C18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8743EB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3775B8" w:rsidRPr="008743EB" w:rsidRDefault="003775B8" w:rsidP="003775B8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Количество выбросов при формировании отвалов:</w:t>
      </w:r>
    </w:p>
    <w:p w:rsidR="003775B8" w:rsidRPr="008743EB" w:rsidRDefault="003775B8" w:rsidP="003775B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Валовый выброс, т/год (9.12), </w:t>
      </w:r>
      <w:r w:rsidRPr="008743EB">
        <w:rPr>
          <w:b/>
          <w:i/>
          <w:color w:val="000000"/>
          <w:sz w:val="28"/>
          <w:szCs w:val="28"/>
        </w:rPr>
        <w:t>M1 = K0 · K1 · Q · MGOD · (1-N) · 10</w:t>
      </w:r>
      <w:r w:rsidRPr="008743EB">
        <w:rPr>
          <w:b/>
          <w:i/>
          <w:color w:val="000000"/>
          <w:sz w:val="28"/>
          <w:szCs w:val="28"/>
          <w:vertAlign w:val="superscript"/>
        </w:rPr>
        <w:t>-6</w:t>
      </w:r>
      <w:r w:rsidRPr="008743EB">
        <w:rPr>
          <w:b/>
          <w:i/>
          <w:color w:val="000000"/>
          <w:sz w:val="28"/>
          <w:szCs w:val="28"/>
        </w:rPr>
        <w:t xml:space="preserve"> = </w:t>
      </w:r>
      <w:r w:rsidRPr="008743EB">
        <w:rPr>
          <w:b/>
          <w:color w:val="000000"/>
          <w:sz w:val="28"/>
          <w:szCs w:val="28"/>
        </w:rPr>
        <w:t>1.3 · 1.2 · 5.6 · 1592881 · (1-0.6) · 10</w:t>
      </w:r>
      <w:r w:rsidRPr="008743EB">
        <w:rPr>
          <w:b/>
          <w:color w:val="000000"/>
          <w:sz w:val="28"/>
          <w:szCs w:val="28"/>
          <w:vertAlign w:val="superscript"/>
        </w:rPr>
        <w:t>-6</w:t>
      </w:r>
      <w:r w:rsidRPr="008743EB">
        <w:rPr>
          <w:b/>
          <w:color w:val="000000"/>
          <w:sz w:val="28"/>
          <w:szCs w:val="28"/>
        </w:rPr>
        <w:t xml:space="preserve"> = 5.57</w:t>
      </w:r>
    </w:p>
    <w:p w:rsidR="003775B8" w:rsidRPr="008743EB" w:rsidRDefault="003775B8" w:rsidP="003775B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Максимальный из разовых выброс, г/c (9.13), </w:t>
      </w:r>
      <w:r w:rsidRPr="008743EB">
        <w:rPr>
          <w:b/>
          <w:i/>
          <w:color w:val="000000"/>
          <w:sz w:val="28"/>
          <w:szCs w:val="28"/>
        </w:rPr>
        <w:t xml:space="preserve">G1 = K0 · K1 · Q · MH · (1-N) / 3600 = </w:t>
      </w:r>
      <w:r w:rsidRPr="008743EB">
        <w:rPr>
          <w:b/>
          <w:color w:val="000000"/>
          <w:sz w:val="28"/>
          <w:szCs w:val="28"/>
        </w:rPr>
        <w:t>1.3 · 1.2 · 5.6 · 603.364 · (1-0.6) / 3600 = 0.586</w:t>
      </w:r>
    </w:p>
    <w:p w:rsidR="003775B8" w:rsidRPr="008743EB" w:rsidRDefault="003775B8" w:rsidP="003775B8">
      <w:pPr>
        <w:jc w:val="both"/>
        <w:rPr>
          <w:b/>
          <w:color w:val="000000"/>
          <w:sz w:val="28"/>
          <w:szCs w:val="28"/>
        </w:rPr>
      </w:pPr>
    </w:p>
    <w:p w:rsidR="003775B8" w:rsidRPr="008743EB" w:rsidRDefault="003775B8" w:rsidP="003775B8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Количество выбросов при сдувании с поверхности породных отвалов:</w:t>
      </w:r>
    </w:p>
    <w:p w:rsidR="003775B8" w:rsidRPr="008743EB" w:rsidRDefault="003775B8" w:rsidP="003775B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lastRenderedPageBreak/>
        <w:t xml:space="preserve">Валовый выброс, т/год (9.14), </w:t>
      </w:r>
      <w:r w:rsidRPr="008743EB">
        <w:rPr>
          <w:b/>
          <w:i/>
          <w:color w:val="000000"/>
          <w:sz w:val="28"/>
          <w:szCs w:val="28"/>
        </w:rPr>
        <w:t>M2 = 86.4 · K0 · K1 · K2 · S · W0 · 10</w:t>
      </w:r>
      <w:r w:rsidRPr="008743EB">
        <w:rPr>
          <w:b/>
          <w:i/>
          <w:color w:val="000000"/>
          <w:sz w:val="28"/>
          <w:szCs w:val="28"/>
          <w:vertAlign w:val="superscript"/>
        </w:rPr>
        <w:t>-6</w:t>
      </w:r>
      <w:r w:rsidRPr="008743EB">
        <w:rPr>
          <w:b/>
          <w:i/>
          <w:color w:val="000000"/>
          <w:sz w:val="28"/>
          <w:szCs w:val="28"/>
        </w:rPr>
        <w:t xml:space="preserve"> · F · (365-TS) · (1-N) = </w:t>
      </w:r>
      <w:r w:rsidRPr="008743EB">
        <w:rPr>
          <w:b/>
          <w:color w:val="000000"/>
          <w:sz w:val="28"/>
          <w:szCs w:val="28"/>
        </w:rPr>
        <w:t>86.4 · 1.3 · 1.2 · 1 · 18676 · 0.1 · 10</w:t>
      </w:r>
      <w:r w:rsidRPr="008743EB">
        <w:rPr>
          <w:b/>
          <w:color w:val="000000"/>
          <w:sz w:val="28"/>
          <w:szCs w:val="28"/>
          <w:vertAlign w:val="superscript"/>
        </w:rPr>
        <w:t>-6</w:t>
      </w:r>
      <w:r w:rsidRPr="008743EB">
        <w:rPr>
          <w:b/>
          <w:color w:val="000000"/>
          <w:sz w:val="28"/>
          <w:szCs w:val="28"/>
        </w:rPr>
        <w:t xml:space="preserve"> · 0.1 · (365-107) · (1-0.6) = 2.6</w:t>
      </w:r>
    </w:p>
    <w:p w:rsidR="003775B8" w:rsidRPr="008743EB" w:rsidRDefault="003775B8" w:rsidP="003775B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Максимальный из разовых выброс, г/c (9.16), </w:t>
      </w:r>
      <w:r w:rsidRPr="008743EB">
        <w:rPr>
          <w:b/>
          <w:i/>
          <w:color w:val="000000"/>
          <w:sz w:val="28"/>
          <w:szCs w:val="28"/>
        </w:rPr>
        <w:t>G2 = K0 · K1 · K2 · S · W0 · 10</w:t>
      </w:r>
      <w:r w:rsidRPr="008743EB">
        <w:rPr>
          <w:b/>
          <w:i/>
          <w:color w:val="000000"/>
          <w:sz w:val="28"/>
          <w:szCs w:val="28"/>
          <w:vertAlign w:val="superscript"/>
        </w:rPr>
        <w:t>-6</w:t>
      </w:r>
      <w:r w:rsidRPr="008743EB">
        <w:rPr>
          <w:b/>
          <w:i/>
          <w:color w:val="000000"/>
          <w:sz w:val="28"/>
          <w:szCs w:val="28"/>
        </w:rPr>
        <w:t xml:space="preserve"> · F · (1-N) · 1000 = </w:t>
      </w:r>
      <w:r w:rsidRPr="008743EB">
        <w:rPr>
          <w:b/>
          <w:color w:val="000000"/>
          <w:sz w:val="28"/>
          <w:szCs w:val="28"/>
        </w:rPr>
        <w:t>1.3 · 1.2 · 1 · 18676 · 0.1 · 10</w:t>
      </w:r>
      <w:r w:rsidRPr="008743EB">
        <w:rPr>
          <w:b/>
          <w:color w:val="000000"/>
          <w:sz w:val="28"/>
          <w:szCs w:val="28"/>
          <w:vertAlign w:val="superscript"/>
        </w:rPr>
        <w:t>-6</w:t>
      </w:r>
      <w:r w:rsidRPr="008743EB">
        <w:rPr>
          <w:b/>
          <w:color w:val="000000"/>
          <w:sz w:val="28"/>
          <w:szCs w:val="28"/>
        </w:rPr>
        <w:t xml:space="preserve"> · 0.1 · (1-0.6) · 1000 = 0.1165</w:t>
      </w:r>
    </w:p>
    <w:p w:rsidR="003775B8" w:rsidRPr="008743EB" w:rsidRDefault="003775B8" w:rsidP="003775B8">
      <w:pPr>
        <w:jc w:val="both"/>
        <w:rPr>
          <w:b/>
          <w:color w:val="000000"/>
          <w:sz w:val="28"/>
          <w:szCs w:val="28"/>
        </w:rPr>
      </w:pPr>
    </w:p>
    <w:p w:rsidR="003775B8" w:rsidRPr="008743EB" w:rsidRDefault="003775B8" w:rsidP="003775B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Итого валовый выброс, т/год, </w:t>
      </w:r>
      <w:r w:rsidRPr="008743EB">
        <w:rPr>
          <w:b/>
          <w:i/>
          <w:color w:val="000000"/>
          <w:sz w:val="28"/>
          <w:szCs w:val="28"/>
        </w:rPr>
        <w:t xml:space="preserve">_M_ = M1 + M2 = </w:t>
      </w:r>
      <w:r w:rsidRPr="008743EB">
        <w:rPr>
          <w:b/>
          <w:color w:val="000000"/>
          <w:sz w:val="28"/>
          <w:szCs w:val="28"/>
        </w:rPr>
        <w:t>5.57 + 2.6 = 8.17</w:t>
      </w:r>
    </w:p>
    <w:p w:rsidR="003775B8" w:rsidRPr="008743EB" w:rsidRDefault="003775B8" w:rsidP="003775B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Максимальный из разовых выброс, г/с, </w:t>
      </w:r>
      <w:r w:rsidRPr="008743EB">
        <w:rPr>
          <w:b/>
          <w:i/>
          <w:color w:val="000000"/>
          <w:sz w:val="28"/>
          <w:szCs w:val="28"/>
        </w:rPr>
        <w:t xml:space="preserve">_G_ = </w:t>
      </w:r>
      <w:r w:rsidRPr="008743EB">
        <w:rPr>
          <w:b/>
          <w:color w:val="000000"/>
          <w:sz w:val="28"/>
          <w:szCs w:val="28"/>
        </w:rPr>
        <w:t>0.586</w:t>
      </w:r>
    </w:p>
    <w:p w:rsidR="003775B8" w:rsidRPr="008743EB" w:rsidRDefault="003775B8" w:rsidP="003775B8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наблюдается в процессе формирования отвала</w:t>
      </w:r>
    </w:p>
    <w:p w:rsidR="003775B8" w:rsidRDefault="003775B8" w:rsidP="003775B8">
      <w:pPr>
        <w:jc w:val="both"/>
        <w:rPr>
          <w:color w:val="000000"/>
          <w:sz w:val="28"/>
          <w:szCs w:val="28"/>
        </w:rPr>
      </w:pPr>
    </w:p>
    <w:p w:rsidR="00B95CED" w:rsidRPr="00B95CED" w:rsidRDefault="00B95CED" w:rsidP="00B95CED">
      <w:pPr>
        <w:jc w:val="both"/>
        <w:rPr>
          <w:b/>
          <w:i/>
          <w:color w:val="000000"/>
        </w:rPr>
      </w:pPr>
      <w:r w:rsidRPr="00B95CED">
        <w:rPr>
          <w:b/>
          <w:i/>
          <w:color w:val="000000"/>
        </w:rPr>
        <w:t>Без очистки: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5072"/>
        <w:gridCol w:w="1736"/>
        <w:gridCol w:w="1869"/>
      </w:tblGrid>
      <w:tr w:rsidR="00B95CED" w:rsidRPr="00B95CED" w:rsidTr="00F97D6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CED" w:rsidRPr="00B95CED" w:rsidRDefault="00B95CED" w:rsidP="00F97D6C">
            <w:pPr>
              <w:jc w:val="both"/>
              <w:rPr>
                <w:b/>
                <w:i/>
                <w:color w:val="000000"/>
              </w:rPr>
            </w:pPr>
            <w:r w:rsidRPr="00B95CED">
              <w:rPr>
                <w:b/>
                <w:i/>
                <w:color w:val="000000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CED" w:rsidRPr="00B95CED" w:rsidRDefault="00B95CED" w:rsidP="00F97D6C">
            <w:pPr>
              <w:jc w:val="both"/>
              <w:rPr>
                <w:b/>
                <w:i/>
                <w:color w:val="000000"/>
              </w:rPr>
            </w:pPr>
            <w:r w:rsidRPr="00B95CED">
              <w:rPr>
                <w:b/>
                <w:i/>
                <w:color w:val="000000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CED" w:rsidRPr="00B95CED" w:rsidRDefault="00B95CED" w:rsidP="00F97D6C">
            <w:pPr>
              <w:jc w:val="both"/>
              <w:rPr>
                <w:b/>
                <w:i/>
                <w:color w:val="000000"/>
              </w:rPr>
            </w:pPr>
            <w:r w:rsidRPr="00B95CED">
              <w:rPr>
                <w:b/>
                <w:i/>
                <w:color w:val="00000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CED" w:rsidRPr="00B95CED" w:rsidRDefault="00B95CED" w:rsidP="00F97D6C">
            <w:pPr>
              <w:jc w:val="both"/>
              <w:rPr>
                <w:b/>
                <w:i/>
                <w:color w:val="000000"/>
              </w:rPr>
            </w:pPr>
            <w:r w:rsidRPr="00B95CED">
              <w:rPr>
                <w:b/>
                <w:i/>
                <w:color w:val="000000"/>
              </w:rPr>
              <w:t>Выброс т/год</w:t>
            </w:r>
          </w:p>
        </w:tc>
      </w:tr>
      <w:tr w:rsidR="00B95CED" w:rsidRPr="00B95CED" w:rsidTr="00F97D6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CED" w:rsidRPr="00B95CED" w:rsidRDefault="00B95CED" w:rsidP="00F97D6C">
            <w:pPr>
              <w:jc w:val="both"/>
              <w:rPr>
                <w:color w:val="000000"/>
              </w:rPr>
            </w:pPr>
            <w:r w:rsidRPr="00B95CED">
              <w:rPr>
                <w:color w:val="000000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CED" w:rsidRPr="00B95CED" w:rsidRDefault="00B95CED" w:rsidP="00F97D6C">
            <w:pPr>
              <w:jc w:val="both"/>
              <w:rPr>
                <w:color w:val="000000"/>
              </w:rPr>
            </w:pPr>
            <w:r w:rsidRPr="00B95CED">
              <w:rPr>
                <w:color w:val="000000"/>
              </w:rPr>
              <w:t>Пыль неорганическая, содержащая двуокись кремния в %:</w:t>
            </w:r>
            <w:bookmarkStart w:id="0" w:name="_GoBack"/>
            <w:bookmarkEnd w:id="0"/>
            <w:r w:rsidRPr="00B95CED">
              <w:rPr>
                <w:color w:val="000000"/>
              </w:rPr>
              <w:t xml:space="preserve">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CED" w:rsidRPr="00B95CED" w:rsidRDefault="00B95CED" w:rsidP="00F97D6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1.4642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CED" w:rsidRPr="00B95CED" w:rsidRDefault="00B95CED" w:rsidP="00F97D6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20.42</w:t>
            </w:r>
          </w:p>
        </w:tc>
      </w:tr>
    </w:tbl>
    <w:p w:rsidR="00B95CED" w:rsidRPr="008743EB" w:rsidRDefault="00B95CED" w:rsidP="003775B8">
      <w:pPr>
        <w:jc w:val="both"/>
        <w:rPr>
          <w:color w:val="000000"/>
          <w:sz w:val="28"/>
          <w:szCs w:val="28"/>
        </w:rPr>
      </w:pPr>
    </w:p>
    <w:p w:rsidR="003775B8" w:rsidRPr="008743EB" w:rsidRDefault="003775B8" w:rsidP="003775B8">
      <w:pPr>
        <w:jc w:val="both"/>
        <w:rPr>
          <w:b/>
          <w:i/>
          <w:color w:val="000000"/>
          <w:sz w:val="28"/>
          <w:szCs w:val="28"/>
        </w:rPr>
      </w:pPr>
      <w:r w:rsidRPr="008743EB">
        <w:rPr>
          <w:b/>
          <w:i/>
          <w:color w:val="000000"/>
          <w:sz w:val="28"/>
          <w:szCs w:val="28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5072"/>
        <w:gridCol w:w="1736"/>
        <w:gridCol w:w="1869"/>
      </w:tblGrid>
      <w:tr w:rsidR="003775B8" w:rsidRPr="008743EB" w:rsidTr="003775B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5B8" w:rsidRPr="008743EB" w:rsidRDefault="003775B8" w:rsidP="003775B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5B8" w:rsidRPr="008743EB" w:rsidRDefault="003775B8" w:rsidP="003775B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5B8" w:rsidRPr="008743EB" w:rsidRDefault="003775B8" w:rsidP="003775B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5B8" w:rsidRPr="008743EB" w:rsidRDefault="003775B8" w:rsidP="003775B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3775B8" w:rsidRPr="008743EB" w:rsidTr="003775B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5B8" w:rsidRPr="008743EB" w:rsidRDefault="003775B8" w:rsidP="003775B8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5B8" w:rsidRPr="008743EB" w:rsidRDefault="003775B8" w:rsidP="003775B8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5B8" w:rsidRPr="008743EB" w:rsidRDefault="003775B8" w:rsidP="003775B8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0.586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5B8" w:rsidRPr="008743EB" w:rsidRDefault="003775B8" w:rsidP="003775B8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8.17</w:t>
            </w:r>
          </w:p>
        </w:tc>
      </w:tr>
    </w:tbl>
    <w:p w:rsidR="003775B8" w:rsidRPr="008743EB" w:rsidRDefault="003775B8" w:rsidP="006E1C18">
      <w:pPr>
        <w:jc w:val="both"/>
        <w:rPr>
          <w:color w:val="000000"/>
          <w:sz w:val="28"/>
          <w:szCs w:val="28"/>
        </w:rPr>
      </w:pPr>
    </w:p>
    <w:p w:rsidR="009057D8" w:rsidRPr="008743EB" w:rsidRDefault="009057D8" w:rsidP="009057D8">
      <w:pPr>
        <w:jc w:val="both"/>
        <w:rPr>
          <w:b/>
          <w:color w:val="000000"/>
          <w:sz w:val="28"/>
          <w:szCs w:val="28"/>
        </w:rPr>
      </w:pPr>
      <w:r w:rsidRPr="008743EB">
        <w:rPr>
          <w:b/>
          <w:color w:val="000000"/>
          <w:sz w:val="28"/>
          <w:szCs w:val="28"/>
        </w:rPr>
        <w:t>Источник загрязнения N 6948. Перегрузочная площадка район ствола 47</w:t>
      </w:r>
    </w:p>
    <w:p w:rsidR="009057D8" w:rsidRPr="008743EB" w:rsidRDefault="009057D8" w:rsidP="009057D8">
      <w:pPr>
        <w:jc w:val="both"/>
        <w:rPr>
          <w:color w:val="000000"/>
          <w:sz w:val="28"/>
          <w:szCs w:val="28"/>
        </w:rPr>
      </w:pPr>
      <w:r w:rsidRPr="008743EB">
        <w:rPr>
          <w:b/>
          <w:color w:val="000000"/>
          <w:sz w:val="28"/>
          <w:szCs w:val="28"/>
        </w:rPr>
        <w:t>Источник выделения N 001. Разгрузка руды</w:t>
      </w:r>
    </w:p>
    <w:p w:rsidR="009057D8" w:rsidRPr="008743EB" w:rsidRDefault="009057D8" w:rsidP="009057D8">
      <w:pPr>
        <w:jc w:val="both"/>
        <w:rPr>
          <w:color w:val="000000"/>
          <w:sz w:val="28"/>
          <w:szCs w:val="28"/>
        </w:rPr>
      </w:pPr>
    </w:p>
    <w:p w:rsidR="009057D8" w:rsidRPr="008743EB" w:rsidRDefault="009057D8" w:rsidP="009057D8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Список литературы:</w:t>
      </w:r>
    </w:p>
    <w:p w:rsidR="009057D8" w:rsidRPr="008743EB" w:rsidRDefault="009057D8" w:rsidP="009057D8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9057D8" w:rsidRPr="008743EB" w:rsidRDefault="009057D8" w:rsidP="009057D8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9057D8" w:rsidRPr="008743EB" w:rsidRDefault="009057D8" w:rsidP="009057D8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9057D8" w:rsidRPr="008743EB" w:rsidRDefault="009057D8" w:rsidP="009057D8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Тип источника выделения: Перегрузочная площадка</w:t>
      </w:r>
    </w:p>
    <w:p w:rsidR="009057D8" w:rsidRPr="008743EB" w:rsidRDefault="009057D8" w:rsidP="009057D8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Материал: Руда окисленная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</w:p>
    <w:p w:rsidR="00517BF4" w:rsidRPr="008743E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8743EB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517BF4" w:rsidRPr="008743E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Влажность материала, %, </w:t>
      </w:r>
      <w:r w:rsidRPr="008743EB">
        <w:rPr>
          <w:b/>
          <w:i/>
          <w:color w:val="000000"/>
          <w:sz w:val="28"/>
          <w:szCs w:val="28"/>
        </w:rPr>
        <w:t xml:space="preserve">VL = </w:t>
      </w:r>
      <w:r w:rsidRPr="008743EB">
        <w:rPr>
          <w:b/>
          <w:color w:val="000000"/>
          <w:sz w:val="28"/>
          <w:szCs w:val="28"/>
        </w:rPr>
        <w:t>1.1</w:t>
      </w:r>
      <w:r w:rsidR="009057D8" w:rsidRPr="008743EB">
        <w:rPr>
          <w:i/>
        </w:rPr>
        <w:t>(горная часть)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8743EB">
        <w:rPr>
          <w:b/>
          <w:i/>
          <w:color w:val="000000"/>
          <w:sz w:val="28"/>
          <w:szCs w:val="28"/>
        </w:rPr>
        <w:t xml:space="preserve">K5 = </w:t>
      </w:r>
      <w:r w:rsidRPr="008743EB">
        <w:rPr>
          <w:b/>
          <w:color w:val="000000"/>
          <w:sz w:val="28"/>
          <w:szCs w:val="28"/>
        </w:rPr>
        <w:t>0.8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Операция: Переработка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Скорость ветра (среднегодовая), м/с, </w:t>
      </w:r>
      <w:r w:rsidRPr="008743EB">
        <w:rPr>
          <w:b/>
          <w:i/>
          <w:color w:val="000000"/>
          <w:sz w:val="28"/>
          <w:szCs w:val="28"/>
        </w:rPr>
        <w:t xml:space="preserve">G3SR = </w:t>
      </w:r>
      <w:r w:rsidRPr="008743EB">
        <w:rPr>
          <w:b/>
          <w:color w:val="000000"/>
          <w:sz w:val="28"/>
          <w:szCs w:val="28"/>
        </w:rPr>
        <w:t>3.4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., учитывающий среднегодовую скорость ветра (табл.2), </w:t>
      </w:r>
      <w:r w:rsidRPr="008743EB">
        <w:rPr>
          <w:b/>
          <w:i/>
          <w:color w:val="000000"/>
          <w:sz w:val="28"/>
          <w:szCs w:val="28"/>
        </w:rPr>
        <w:t xml:space="preserve">K3SR = </w:t>
      </w:r>
      <w:r w:rsidRPr="008743EB">
        <w:rPr>
          <w:b/>
          <w:color w:val="000000"/>
          <w:sz w:val="28"/>
          <w:szCs w:val="28"/>
        </w:rPr>
        <w:t>1.2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Скорость ветра (максимальная), м/с, </w:t>
      </w:r>
      <w:r w:rsidRPr="008743EB">
        <w:rPr>
          <w:b/>
          <w:i/>
          <w:color w:val="000000"/>
          <w:sz w:val="28"/>
          <w:szCs w:val="28"/>
        </w:rPr>
        <w:t xml:space="preserve">G3 = </w:t>
      </w:r>
      <w:r w:rsidRPr="008743EB">
        <w:rPr>
          <w:b/>
          <w:color w:val="000000"/>
          <w:sz w:val="28"/>
          <w:szCs w:val="28"/>
        </w:rPr>
        <w:t>9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., учитывающий максимальную скорость ветра (табл.2), </w:t>
      </w:r>
      <w:r w:rsidRPr="008743EB">
        <w:rPr>
          <w:b/>
          <w:i/>
          <w:color w:val="000000"/>
          <w:sz w:val="28"/>
          <w:szCs w:val="28"/>
        </w:rPr>
        <w:t xml:space="preserve">K3 = </w:t>
      </w:r>
      <w:r w:rsidRPr="008743EB">
        <w:rPr>
          <w:b/>
          <w:color w:val="000000"/>
          <w:sz w:val="28"/>
          <w:szCs w:val="28"/>
        </w:rPr>
        <w:t>1.7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Коэффициент, учитывающий степень защищенности узла (табл.3), </w:t>
      </w:r>
      <w:r w:rsidRPr="008743EB">
        <w:rPr>
          <w:b/>
          <w:i/>
          <w:color w:val="000000"/>
          <w:sz w:val="28"/>
          <w:szCs w:val="28"/>
        </w:rPr>
        <w:t xml:space="preserve">K4 = </w:t>
      </w:r>
      <w:r w:rsidRPr="008743EB">
        <w:rPr>
          <w:b/>
          <w:color w:val="000000"/>
          <w:sz w:val="28"/>
          <w:szCs w:val="28"/>
        </w:rPr>
        <w:t>1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Размер куска материала, мм, </w:t>
      </w:r>
      <w:r w:rsidRPr="008743EB">
        <w:rPr>
          <w:b/>
          <w:i/>
          <w:color w:val="000000"/>
          <w:sz w:val="28"/>
          <w:szCs w:val="28"/>
        </w:rPr>
        <w:t xml:space="preserve">G7 = </w:t>
      </w:r>
      <w:r w:rsidRPr="008743EB">
        <w:rPr>
          <w:b/>
          <w:color w:val="000000"/>
          <w:sz w:val="28"/>
          <w:szCs w:val="28"/>
        </w:rPr>
        <w:t>40</w:t>
      </w:r>
      <w:r w:rsidR="009057D8" w:rsidRPr="008743EB">
        <w:rPr>
          <w:i/>
        </w:rPr>
        <w:t>(горная часть)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8743EB">
        <w:rPr>
          <w:b/>
          <w:i/>
          <w:color w:val="000000"/>
          <w:sz w:val="28"/>
          <w:szCs w:val="28"/>
        </w:rPr>
        <w:t xml:space="preserve">K7 = </w:t>
      </w:r>
      <w:r w:rsidRPr="008743EB">
        <w:rPr>
          <w:b/>
          <w:color w:val="000000"/>
          <w:sz w:val="28"/>
          <w:szCs w:val="28"/>
        </w:rPr>
        <w:t>0.5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8743EB">
        <w:rPr>
          <w:b/>
          <w:i/>
          <w:color w:val="000000"/>
          <w:sz w:val="28"/>
          <w:szCs w:val="28"/>
        </w:rPr>
        <w:t xml:space="preserve">K1 = </w:t>
      </w:r>
      <w:r w:rsidRPr="008743EB">
        <w:rPr>
          <w:b/>
          <w:color w:val="000000"/>
          <w:sz w:val="28"/>
          <w:szCs w:val="28"/>
        </w:rPr>
        <w:t>0.01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8743EB">
        <w:rPr>
          <w:b/>
          <w:i/>
          <w:color w:val="000000"/>
          <w:sz w:val="28"/>
          <w:szCs w:val="28"/>
        </w:rPr>
        <w:t xml:space="preserve">K2 = </w:t>
      </w:r>
      <w:r w:rsidRPr="008743EB">
        <w:rPr>
          <w:b/>
          <w:color w:val="000000"/>
          <w:sz w:val="28"/>
          <w:szCs w:val="28"/>
        </w:rPr>
        <w:t>0.003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Суммарное количество перерабатываемого материала, т/час, </w:t>
      </w:r>
      <w:r w:rsidRPr="008743EB">
        <w:rPr>
          <w:b/>
          <w:i/>
          <w:color w:val="000000"/>
          <w:sz w:val="28"/>
          <w:szCs w:val="28"/>
        </w:rPr>
        <w:t xml:space="preserve">G = </w:t>
      </w:r>
      <w:r w:rsidRPr="008743EB">
        <w:rPr>
          <w:b/>
          <w:color w:val="000000"/>
          <w:sz w:val="28"/>
          <w:szCs w:val="28"/>
        </w:rPr>
        <w:t>56.818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Максимальное количество перерабатываемого материала за 20 мин, тонн, </w:t>
      </w:r>
      <w:r w:rsidRPr="008743EB">
        <w:rPr>
          <w:b/>
          <w:i/>
          <w:color w:val="000000"/>
          <w:sz w:val="28"/>
          <w:szCs w:val="28"/>
        </w:rPr>
        <w:t xml:space="preserve">G20 = </w:t>
      </w:r>
      <w:r w:rsidRPr="008743EB">
        <w:rPr>
          <w:b/>
          <w:color w:val="000000"/>
          <w:sz w:val="28"/>
          <w:szCs w:val="28"/>
        </w:rPr>
        <w:t>18.939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Высота падения материала, м, </w:t>
      </w:r>
      <w:r w:rsidRPr="008743EB">
        <w:rPr>
          <w:b/>
          <w:i/>
          <w:color w:val="000000"/>
          <w:sz w:val="28"/>
          <w:szCs w:val="28"/>
        </w:rPr>
        <w:t xml:space="preserve">GB = </w:t>
      </w:r>
      <w:r w:rsidRPr="008743EB">
        <w:rPr>
          <w:b/>
          <w:color w:val="000000"/>
          <w:sz w:val="28"/>
          <w:szCs w:val="28"/>
        </w:rPr>
        <w:t>1</w:t>
      </w:r>
      <w:r w:rsidR="009057D8" w:rsidRPr="008743EB">
        <w:rPr>
          <w:i/>
        </w:rPr>
        <w:t>(высота свободного падения материала, не учитывающая высоту падения в оборудовании и укрытии, от кузова самосвала до площадки разгрузки)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8743EB">
        <w:rPr>
          <w:b/>
          <w:i/>
          <w:color w:val="000000"/>
          <w:sz w:val="28"/>
          <w:szCs w:val="28"/>
        </w:rPr>
        <w:t xml:space="preserve">B' = </w:t>
      </w:r>
      <w:r w:rsidRPr="008743EB">
        <w:rPr>
          <w:b/>
          <w:color w:val="000000"/>
          <w:sz w:val="28"/>
          <w:szCs w:val="28"/>
        </w:rPr>
        <w:t>0.5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Макс. разовый выброс пыли при переработке, г/с (1), </w:t>
      </w:r>
      <w:r w:rsidRPr="008743EB">
        <w:rPr>
          <w:b/>
          <w:i/>
          <w:color w:val="000000"/>
          <w:sz w:val="28"/>
          <w:szCs w:val="28"/>
        </w:rPr>
        <w:t>A = K1 · K2 · K3 · K4 · K5 · K7 · G20 · 10</w:t>
      </w:r>
      <w:r w:rsidRPr="008743EB">
        <w:rPr>
          <w:b/>
          <w:i/>
          <w:color w:val="000000"/>
          <w:sz w:val="28"/>
          <w:szCs w:val="28"/>
          <w:vertAlign w:val="superscript"/>
        </w:rPr>
        <w:t>6</w:t>
      </w:r>
      <w:r w:rsidRPr="008743EB">
        <w:rPr>
          <w:b/>
          <w:i/>
          <w:color w:val="000000"/>
          <w:sz w:val="28"/>
          <w:szCs w:val="28"/>
        </w:rPr>
        <w:t xml:space="preserve"> · B' / 1200 = </w:t>
      </w:r>
      <w:r w:rsidRPr="008743EB">
        <w:rPr>
          <w:b/>
          <w:color w:val="000000"/>
          <w:sz w:val="28"/>
          <w:szCs w:val="28"/>
        </w:rPr>
        <w:t>0.01 · 0.003 · 1.7 · 1 · 0.8 · 0.5 · 18.939 · 10</w:t>
      </w:r>
      <w:r w:rsidRPr="008743EB">
        <w:rPr>
          <w:b/>
          <w:color w:val="000000"/>
          <w:sz w:val="28"/>
          <w:szCs w:val="28"/>
          <w:vertAlign w:val="superscript"/>
        </w:rPr>
        <w:t>6</w:t>
      </w:r>
      <w:r w:rsidRPr="008743EB">
        <w:rPr>
          <w:b/>
          <w:color w:val="000000"/>
          <w:sz w:val="28"/>
          <w:szCs w:val="28"/>
        </w:rPr>
        <w:t xml:space="preserve"> · 0.5 / 1200 = 0.161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Время работы узла переработки в год, часов, </w:t>
      </w:r>
      <w:r w:rsidRPr="008743EB">
        <w:rPr>
          <w:b/>
          <w:i/>
          <w:color w:val="000000"/>
          <w:sz w:val="28"/>
          <w:szCs w:val="28"/>
        </w:rPr>
        <w:t xml:space="preserve">RT2 = </w:t>
      </w:r>
      <w:r w:rsidRPr="008743EB">
        <w:rPr>
          <w:b/>
          <w:color w:val="000000"/>
          <w:sz w:val="28"/>
          <w:szCs w:val="28"/>
        </w:rPr>
        <w:t>2640</w:t>
      </w:r>
    </w:p>
    <w:p w:rsidR="00517BF4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Валовый выброс пыли при переработке, т/год (1), </w:t>
      </w:r>
      <w:r w:rsidRPr="008743EB">
        <w:rPr>
          <w:b/>
          <w:i/>
          <w:color w:val="000000"/>
          <w:sz w:val="28"/>
          <w:szCs w:val="28"/>
        </w:rPr>
        <w:t xml:space="preserve">AГОД = K1 · K2 · K3SR · K4 · K5 · K7 · G · B' · RT2 = </w:t>
      </w:r>
      <w:r w:rsidRPr="008743EB">
        <w:rPr>
          <w:b/>
          <w:color w:val="000000"/>
          <w:sz w:val="28"/>
          <w:szCs w:val="28"/>
        </w:rPr>
        <w:t>0.01 · 0.003 · 1.2 · 1 · 0.8 · 0.5 · 56.818 · 0.5 · 2640 = 1.08</w:t>
      </w:r>
    </w:p>
    <w:p w:rsidR="009057D8" w:rsidRPr="008743EB" w:rsidRDefault="009057D8" w:rsidP="009057D8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Тип источника выделения: Перегрузочная площадка</w:t>
      </w:r>
    </w:p>
    <w:p w:rsidR="00517BF4" w:rsidRPr="008743EB" w:rsidRDefault="009057D8" w:rsidP="009057D8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Материал: Руда сульфидная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</w:p>
    <w:p w:rsidR="00517BF4" w:rsidRPr="008743E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8743EB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517BF4" w:rsidRPr="008743E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Влажность материала, %, </w:t>
      </w:r>
      <w:r w:rsidRPr="008743EB">
        <w:rPr>
          <w:b/>
          <w:i/>
          <w:color w:val="000000"/>
          <w:sz w:val="28"/>
          <w:szCs w:val="28"/>
        </w:rPr>
        <w:t xml:space="preserve">VL = </w:t>
      </w:r>
      <w:r w:rsidRPr="008743EB">
        <w:rPr>
          <w:b/>
          <w:color w:val="000000"/>
          <w:sz w:val="28"/>
          <w:szCs w:val="28"/>
        </w:rPr>
        <w:t>1.1</w:t>
      </w:r>
      <w:r w:rsidR="009057D8" w:rsidRPr="008743EB">
        <w:rPr>
          <w:i/>
        </w:rPr>
        <w:t>(горная часть)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8743EB">
        <w:rPr>
          <w:b/>
          <w:i/>
          <w:color w:val="000000"/>
          <w:sz w:val="28"/>
          <w:szCs w:val="28"/>
        </w:rPr>
        <w:t xml:space="preserve">K5 = </w:t>
      </w:r>
      <w:r w:rsidRPr="008743EB">
        <w:rPr>
          <w:b/>
          <w:color w:val="000000"/>
          <w:sz w:val="28"/>
          <w:szCs w:val="28"/>
        </w:rPr>
        <w:t>0.8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Операция: Переработка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Скорость ветра (среднегодовая), м/с, </w:t>
      </w:r>
      <w:r w:rsidRPr="008743EB">
        <w:rPr>
          <w:b/>
          <w:i/>
          <w:color w:val="000000"/>
          <w:sz w:val="28"/>
          <w:szCs w:val="28"/>
        </w:rPr>
        <w:t xml:space="preserve">G3SR = </w:t>
      </w:r>
      <w:r w:rsidRPr="008743EB">
        <w:rPr>
          <w:b/>
          <w:color w:val="000000"/>
          <w:sz w:val="28"/>
          <w:szCs w:val="28"/>
        </w:rPr>
        <w:t>3.4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., учитывающий среднегодовую скорость ветра (табл.2), </w:t>
      </w:r>
      <w:r w:rsidRPr="008743EB">
        <w:rPr>
          <w:b/>
          <w:i/>
          <w:color w:val="000000"/>
          <w:sz w:val="28"/>
          <w:szCs w:val="28"/>
        </w:rPr>
        <w:t xml:space="preserve">K3SR = </w:t>
      </w:r>
      <w:r w:rsidRPr="008743EB">
        <w:rPr>
          <w:b/>
          <w:color w:val="000000"/>
          <w:sz w:val="28"/>
          <w:szCs w:val="28"/>
        </w:rPr>
        <w:t>1.2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Скорость ветра (максимальная), м/с, </w:t>
      </w:r>
      <w:r w:rsidRPr="008743EB">
        <w:rPr>
          <w:b/>
          <w:i/>
          <w:color w:val="000000"/>
          <w:sz w:val="28"/>
          <w:szCs w:val="28"/>
        </w:rPr>
        <w:t xml:space="preserve">G3 = </w:t>
      </w:r>
      <w:r w:rsidRPr="008743EB">
        <w:rPr>
          <w:b/>
          <w:color w:val="000000"/>
          <w:sz w:val="28"/>
          <w:szCs w:val="28"/>
        </w:rPr>
        <w:t>9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., учитывающий максимальную скорость ветра (табл.2), </w:t>
      </w:r>
      <w:r w:rsidRPr="008743EB">
        <w:rPr>
          <w:b/>
          <w:i/>
          <w:color w:val="000000"/>
          <w:sz w:val="28"/>
          <w:szCs w:val="28"/>
        </w:rPr>
        <w:t xml:space="preserve">K3 = </w:t>
      </w:r>
      <w:r w:rsidRPr="008743EB">
        <w:rPr>
          <w:b/>
          <w:color w:val="000000"/>
          <w:sz w:val="28"/>
          <w:szCs w:val="28"/>
        </w:rPr>
        <w:t>1.7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Коэффициент, учитывающий степень защищенности узла (табл.3), </w:t>
      </w:r>
      <w:r w:rsidRPr="008743EB">
        <w:rPr>
          <w:b/>
          <w:i/>
          <w:color w:val="000000"/>
          <w:sz w:val="28"/>
          <w:szCs w:val="28"/>
        </w:rPr>
        <w:t xml:space="preserve">K4 = </w:t>
      </w:r>
      <w:r w:rsidRPr="008743EB">
        <w:rPr>
          <w:b/>
          <w:color w:val="000000"/>
          <w:sz w:val="28"/>
          <w:szCs w:val="28"/>
        </w:rPr>
        <w:t>1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Размер куска материала, мм, </w:t>
      </w:r>
      <w:r w:rsidRPr="008743EB">
        <w:rPr>
          <w:b/>
          <w:i/>
          <w:color w:val="000000"/>
          <w:sz w:val="28"/>
          <w:szCs w:val="28"/>
        </w:rPr>
        <w:t xml:space="preserve">G7 = </w:t>
      </w:r>
      <w:r w:rsidRPr="008743EB">
        <w:rPr>
          <w:b/>
          <w:color w:val="000000"/>
          <w:sz w:val="28"/>
          <w:szCs w:val="28"/>
        </w:rPr>
        <w:t>40</w:t>
      </w:r>
      <w:r w:rsidR="009057D8" w:rsidRPr="008743EB">
        <w:rPr>
          <w:i/>
        </w:rPr>
        <w:t>(горная часть)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lastRenderedPageBreak/>
        <w:t xml:space="preserve">Коэффициент, учитывающий крупность материала (табл.5), </w:t>
      </w:r>
      <w:r w:rsidRPr="008743EB">
        <w:rPr>
          <w:b/>
          <w:i/>
          <w:color w:val="000000"/>
          <w:sz w:val="28"/>
          <w:szCs w:val="28"/>
        </w:rPr>
        <w:t xml:space="preserve">K7 = </w:t>
      </w:r>
      <w:r w:rsidRPr="008743EB">
        <w:rPr>
          <w:b/>
          <w:color w:val="000000"/>
          <w:sz w:val="28"/>
          <w:szCs w:val="28"/>
        </w:rPr>
        <w:t>0.5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8743EB">
        <w:rPr>
          <w:b/>
          <w:i/>
          <w:color w:val="000000"/>
          <w:sz w:val="28"/>
          <w:szCs w:val="28"/>
        </w:rPr>
        <w:t xml:space="preserve">K1 = </w:t>
      </w:r>
      <w:r w:rsidRPr="008743EB">
        <w:rPr>
          <w:b/>
          <w:color w:val="000000"/>
          <w:sz w:val="28"/>
          <w:szCs w:val="28"/>
        </w:rPr>
        <w:t>0.01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8743EB">
        <w:rPr>
          <w:b/>
          <w:i/>
          <w:color w:val="000000"/>
          <w:sz w:val="28"/>
          <w:szCs w:val="28"/>
        </w:rPr>
        <w:t xml:space="preserve">K2 = </w:t>
      </w:r>
      <w:r w:rsidRPr="008743EB">
        <w:rPr>
          <w:b/>
          <w:color w:val="000000"/>
          <w:sz w:val="28"/>
          <w:szCs w:val="28"/>
        </w:rPr>
        <w:t>0.003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Суммарное количество перерабатываемого материала, т/час, </w:t>
      </w:r>
      <w:r w:rsidRPr="008743EB">
        <w:rPr>
          <w:b/>
          <w:i/>
          <w:color w:val="000000"/>
          <w:sz w:val="28"/>
          <w:szCs w:val="28"/>
        </w:rPr>
        <w:t xml:space="preserve">G = </w:t>
      </w:r>
      <w:r w:rsidRPr="008743EB">
        <w:rPr>
          <w:b/>
          <w:color w:val="000000"/>
          <w:sz w:val="28"/>
          <w:szCs w:val="28"/>
        </w:rPr>
        <w:t>102.273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Максимальное количество перерабатываемого материала за 20 мин, тонн, </w:t>
      </w:r>
      <w:r w:rsidRPr="008743EB">
        <w:rPr>
          <w:b/>
          <w:i/>
          <w:color w:val="000000"/>
          <w:sz w:val="28"/>
          <w:szCs w:val="28"/>
        </w:rPr>
        <w:t xml:space="preserve">G20 = </w:t>
      </w:r>
      <w:r w:rsidRPr="008743EB">
        <w:rPr>
          <w:b/>
          <w:color w:val="000000"/>
          <w:sz w:val="28"/>
          <w:szCs w:val="28"/>
        </w:rPr>
        <w:t>34.091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Высота падения материала, м, </w:t>
      </w:r>
      <w:r w:rsidRPr="008743EB">
        <w:rPr>
          <w:b/>
          <w:i/>
          <w:color w:val="000000"/>
          <w:sz w:val="28"/>
          <w:szCs w:val="28"/>
        </w:rPr>
        <w:t xml:space="preserve">GB = </w:t>
      </w:r>
      <w:r w:rsidRPr="008743EB">
        <w:rPr>
          <w:b/>
          <w:color w:val="000000"/>
          <w:sz w:val="28"/>
          <w:szCs w:val="28"/>
        </w:rPr>
        <w:t>1</w:t>
      </w:r>
      <w:r w:rsidR="009057D8" w:rsidRPr="008743EB">
        <w:rPr>
          <w:i/>
        </w:rPr>
        <w:t>(высота свободного падения материала, не учитывающая высоту падения в оборудовании и укрытии, от кузова самосвала до площадки разгрузки)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8743EB">
        <w:rPr>
          <w:b/>
          <w:i/>
          <w:color w:val="000000"/>
          <w:sz w:val="28"/>
          <w:szCs w:val="28"/>
        </w:rPr>
        <w:t xml:space="preserve">B' = </w:t>
      </w:r>
      <w:r w:rsidRPr="008743EB">
        <w:rPr>
          <w:b/>
          <w:color w:val="000000"/>
          <w:sz w:val="28"/>
          <w:szCs w:val="28"/>
        </w:rPr>
        <w:t>0.5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Макс. разовый выброс пыли при переработке, г/с (1), </w:t>
      </w:r>
      <w:r w:rsidRPr="008743EB">
        <w:rPr>
          <w:b/>
          <w:i/>
          <w:color w:val="000000"/>
          <w:sz w:val="28"/>
          <w:szCs w:val="28"/>
        </w:rPr>
        <w:t>A = K1 · K2 · K3 · K4 · K5 · K7 · G20 · 10</w:t>
      </w:r>
      <w:r w:rsidRPr="008743EB">
        <w:rPr>
          <w:b/>
          <w:i/>
          <w:color w:val="000000"/>
          <w:sz w:val="28"/>
          <w:szCs w:val="28"/>
          <w:vertAlign w:val="superscript"/>
        </w:rPr>
        <w:t>6</w:t>
      </w:r>
      <w:r w:rsidRPr="008743EB">
        <w:rPr>
          <w:b/>
          <w:i/>
          <w:color w:val="000000"/>
          <w:sz w:val="28"/>
          <w:szCs w:val="28"/>
        </w:rPr>
        <w:t xml:space="preserve"> · B' / 1200 = </w:t>
      </w:r>
      <w:r w:rsidRPr="008743EB">
        <w:rPr>
          <w:b/>
          <w:color w:val="000000"/>
          <w:sz w:val="28"/>
          <w:szCs w:val="28"/>
        </w:rPr>
        <w:t>0.01 · 0.003 · 1.7 · 1 · 0.8 · 0.5 · 34.091 · 10</w:t>
      </w:r>
      <w:r w:rsidRPr="008743EB">
        <w:rPr>
          <w:b/>
          <w:color w:val="000000"/>
          <w:sz w:val="28"/>
          <w:szCs w:val="28"/>
          <w:vertAlign w:val="superscript"/>
        </w:rPr>
        <w:t>6</w:t>
      </w:r>
      <w:r w:rsidRPr="008743EB">
        <w:rPr>
          <w:b/>
          <w:color w:val="000000"/>
          <w:sz w:val="28"/>
          <w:szCs w:val="28"/>
        </w:rPr>
        <w:t xml:space="preserve"> · 0.5 / 1200 = 0.29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Время работы узла переработки в год, часов, </w:t>
      </w:r>
      <w:r w:rsidRPr="008743EB">
        <w:rPr>
          <w:b/>
          <w:i/>
          <w:color w:val="000000"/>
          <w:sz w:val="28"/>
          <w:szCs w:val="28"/>
        </w:rPr>
        <w:t xml:space="preserve">RT2 = </w:t>
      </w:r>
      <w:r w:rsidRPr="008743EB">
        <w:rPr>
          <w:b/>
          <w:color w:val="000000"/>
          <w:sz w:val="28"/>
          <w:szCs w:val="28"/>
        </w:rPr>
        <w:t>2640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Валовый выброс пыли при переработке, т/год (1), </w:t>
      </w:r>
      <w:r w:rsidRPr="008743EB">
        <w:rPr>
          <w:b/>
          <w:i/>
          <w:color w:val="000000"/>
          <w:sz w:val="28"/>
          <w:szCs w:val="28"/>
        </w:rPr>
        <w:t xml:space="preserve">AГОД = K1 · K2 · K3SR · K4 · K5 · K7 · G · B' · RT2 = </w:t>
      </w:r>
      <w:r w:rsidRPr="008743EB">
        <w:rPr>
          <w:b/>
          <w:color w:val="000000"/>
          <w:sz w:val="28"/>
          <w:szCs w:val="28"/>
        </w:rPr>
        <w:t>0.01 · 0.003 · 1.2 · 1 · 0.8 · 0.5 · 102.273 · 0.5 · 2640 = 1.944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</w:p>
    <w:p w:rsidR="00517BF4" w:rsidRPr="008743EB" w:rsidRDefault="00517BF4" w:rsidP="006227E4">
      <w:pPr>
        <w:jc w:val="both"/>
        <w:rPr>
          <w:b/>
          <w:i/>
          <w:color w:val="000000"/>
          <w:sz w:val="28"/>
          <w:szCs w:val="28"/>
        </w:rPr>
      </w:pPr>
      <w:r w:rsidRPr="008743EB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517BF4" w:rsidRPr="008743EB" w:rsidTr="00517B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BF4" w:rsidRPr="008743EB" w:rsidRDefault="00517BF4" w:rsidP="006227E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BF4" w:rsidRPr="008743EB" w:rsidRDefault="00517BF4" w:rsidP="006227E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BF4" w:rsidRPr="008743EB" w:rsidRDefault="00517BF4" w:rsidP="006227E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BF4" w:rsidRPr="008743EB" w:rsidRDefault="00517BF4" w:rsidP="006227E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6E1C18" w:rsidRPr="008743EB" w:rsidTr="006E1C1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C18" w:rsidRPr="008743EB" w:rsidRDefault="006E1C18" w:rsidP="006E1C18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C18" w:rsidRPr="008743EB" w:rsidRDefault="006E1C18" w:rsidP="006E1C18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18" w:rsidRPr="008743EB" w:rsidRDefault="006E1C18" w:rsidP="006E1C18">
            <w:pPr>
              <w:jc w:val="right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0.29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18" w:rsidRPr="008743EB" w:rsidRDefault="006E1C18" w:rsidP="006E1C18">
            <w:pPr>
              <w:jc w:val="right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3.024</w:t>
            </w:r>
          </w:p>
        </w:tc>
      </w:tr>
    </w:tbl>
    <w:p w:rsidR="00626E43" w:rsidRDefault="00626E43" w:rsidP="009057D8">
      <w:pPr>
        <w:jc w:val="both"/>
        <w:rPr>
          <w:b/>
          <w:color w:val="000000"/>
          <w:sz w:val="28"/>
          <w:szCs w:val="28"/>
        </w:rPr>
      </w:pPr>
    </w:p>
    <w:p w:rsidR="009057D8" w:rsidRPr="008743EB" w:rsidRDefault="009057D8" w:rsidP="009057D8">
      <w:pPr>
        <w:jc w:val="both"/>
        <w:rPr>
          <w:b/>
          <w:color w:val="000000"/>
          <w:sz w:val="28"/>
          <w:szCs w:val="28"/>
        </w:rPr>
      </w:pPr>
      <w:r w:rsidRPr="008743EB">
        <w:rPr>
          <w:b/>
          <w:color w:val="000000"/>
          <w:sz w:val="28"/>
          <w:szCs w:val="28"/>
        </w:rPr>
        <w:t>Источник загрязнения N 6948. Перегрузочная площадка район ствола 47</w:t>
      </w:r>
    </w:p>
    <w:p w:rsidR="009057D8" w:rsidRPr="008743EB" w:rsidRDefault="009057D8" w:rsidP="009057D8">
      <w:pPr>
        <w:jc w:val="both"/>
        <w:rPr>
          <w:color w:val="000000"/>
          <w:sz w:val="28"/>
          <w:szCs w:val="28"/>
        </w:rPr>
      </w:pPr>
      <w:r w:rsidRPr="008743EB">
        <w:rPr>
          <w:b/>
          <w:color w:val="000000"/>
          <w:sz w:val="28"/>
          <w:szCs w:val="28"/>
        </w:rPr>
        <w:t>Источник выделения N 002. Погрузка руды в ж/д вагоны</w:t>
      </w:r>
    </w:p>
    <w:p w:rsidR="009057D8" w:rsidRPr="008743EB" w:rsidRDefault="009057D8" w:rsidP="009057D8">
      <w:pPr>
        <w:jc w:val="both"/>
        <w:rPr>
          <w:color w:val="000000"/>
          <w:sz w:val="28"/>
          <w:szCs w:val="28"/>
        </w:rPr>
      </w:pPr>
    </w:p>
    <w:p w:rsidR="009057D8" w:rsidRPr="008743EB" w:rsidRDefault="009057D8" w:rsidP="009057D8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Список литературы:</w:t>
      </w:r>
    </w:p>
    <w:p w:rsidR="009057D8" w:rsidRPr="008743EB" w:rsidRDefault="009057D8" w:rsidP="009057D8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9057D8" w:rsidRPr="008743EB" w:rsidRDefault="009057D8" w:rsidP="009057D8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9057D8" w:rsidRPr="008743EB" w:rsidRDefault="009057D8" w:rsidP="009057D8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9057D8" w:rsidRPr="008743EB" w:rsidRDefault="009057D8" w:rsidP="009057D8">
      <w:pPr>
        <w:jc w:val="both"/>
        <w:rPr>
          <w:color w:val="000000"/>
          <w:sz w:val="28"/>
          <w:szCs w:val="28"/>
        </w:rPr>
      </w:pPr>
    </w:p>
    <w:p w:rsidR="009057D8" w:rsidRPr="008743EB" w:rsidRDefault="009057D8" w:rsidP="009057D8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Тип источника выделения: Перегрузочная площадка</w:t>
      </w:r>
    </w:p>
    <w:p w:rsidR="00517BF4" w:rsidRPr="008743EB" w:rsidRDefault="009057D8" w:rsidP="009057D8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Материал: Руда окисленная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</w:p>
    <w:p w:rsidR="00517BF4" w:rsidRPr="008743E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8743EB">
        <w:rPr>
          <w:b/>
          <w:i/>
          <w:color w:val="000000"/>
          <w:sz w:val="28"/>
          <w:szCs w:val="28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</w:t>
      </w:r>
      <w:r w:rsidRPr="008743EB">
        <w:rPr>
          <w:b/>
          <w:i/>
          <w:color w:val="000000"/>
          <w:sz w:val="28"/>
          <w:szCs w:val="28"/>
          <w:u w:val="single"/>
        </w:rPr>
        <w:lastRenderedPageBreak/>
        <w:t>сланец, доменный шлак, песок, клинкер, зола, кремнезем, зола углей казахстанских месторождений) (494)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Влажность материала, %, </w:t>
      </w:r>
      <w:r w:rsidRPr="008743EB">
        <w:rPr>
          <w:b/>
          <w:i/>
          <w:color w:val="000000"/>
          <w:sz w:val="28"/>
          <w:szCs w:val="28"/>
        </w:rPr>
        <w:t xml:space="preserve">VL = </w:t>
      </w:r>
      <w:r w:rsidRPr="008743EB">
        <w:rPr>
          <w:b/>
          <w:color w:val="000000"/>
          <w:sz w:val="28"/>
          <w:szCs w:val="28"/>
        </w:rPr>
        <w:t>1.1</w:t>
      </w:r>
      <w:r w:rsidRPr="008743EB">
        <w:rPr>
          <w:i/>
          <w:color w:val="000000"/>
          <w:sz w:val="28"/>
          <w:szCs w:val="28"/>
        </w:rPr>
        <w:t>(горная часть)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8743EB">
        <w:rPr>
          <w:b/>
          <w:i/>
          <w:color w:val="000000"/>
          <w:sz w:val="28"/>
          <w:szCs w:val="28"/>
        </w:rPr>
        <w:t xml:space="preserve">K5 = </w:t>
      </w:r>
      <w:r w:rsidRPr="008743EB">
        <w:rPr>
          <w:b/>
          <w:color w:val="000000"/>
          <w:sz w:val="28"/>
          <w:szCs w:val="28"/>
        </w:rPr>
        <w:t>0.8</w:t>
      </w:r>
    </w:p>
    <w:p w:rsidR="006E1C18" w:rsidRPr="008743EB" w:rsidRDefault="006E1C18" w:rsidP="006E1C18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Операция: Переработка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Скорость ветра (среднегодовая), м/с, </w:t>
      </w:r>
      <w:r w:rsidRPr="008743EB">
        <w:rPr>
          <w:b/>
          <w:i/>
          <w:color w:val="000000"/>
          <w:sz w:val="28"/>
          <w:szCs w:val="28"/>
        </w:rPr>
        <w:t xml:space="preserve">G3SR = </w:t>
      </w:r>
      <w:r w:rsidRPr="008743EB">
        <w:rPr>
          <w:b/>
          <w:color w:val="000000"/>
          <w:sz w:val="28"/>
          <w:szCs w:val="28"/>
        </w:rPr>
        <w:t>3.4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., учитывающий среднегодовую скорость ветра (табл.2), </w:t>
      </w:r>
      <w:r w:rsidRPr="008743EB">
        <w:rPr>
          <w:b/>
          <w:i/>
          <w:color w:val="000000"/>
          <w:sz w:val="28"/>
          <w:szCs w:val="28"/>
        </w:rPr>
        <w:t xml:space="preserve">K3SR = </w:t>
      </w:r>
      <w:r w:rsidRPr="008743EB">
        <w:rPr>
          <w:b/>
          <w:color w:val="000000"/>
          <w:sz w:val="28"/>
          <w:szCs w:val="28"/>
        </w:rPr>
        <w:t>1.2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Скорость ветра (максимальная), м/с, </w:t>
      </w:r>
      <w:r w:rsidRPr="008743EB">
        <w:rPr>
          <w:b/>
          <w:i/>
          <w:color w:val="000000"/>
          <w:sz w:val="28"/>
          <w:szCs w:val="28"/>
        </w:rPr>
        <w:t xml:space="preserve">G3 = </w:t>
      </w:r>
      <w:r w:rsidRPr="008743EB">
        <w:rPr>
          <w:b/>
          <w:color w:val="000000"/>
          <w:sz w:val="28"/>
          <w:szCs w:val="28"/>
        </w:rPr>
        <w:t>9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., учитывающий максимальную скорость ветра (табл.2), </w:t>
      </w:r>
      <w:r w:rsidRPr="008743EB">
        <w:rPr>
          <w:b/>
          <w:i/>
          <w:color w:val="000000"/>
          <w:sz w:val="28"/>
          <w:szCs w:val="28"/>
        </w:rPr>
        <w:t xml:space="preserve">K3 = </w:t>
      </w:r>
      <w:r w:rsidRPr="008743EB">
        <w:rPr>
          <w:b/>
          <w:color w:val="000000"/>
          <w:sz w:val="28"/>
          <w:szCs w:val="28"/>
        </w:rPr>
        <w:t>1.7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Коэффициент, учитывающий степень защищенности узла (табл.3), </w:t>
      </w:r>
      <w:r w:rsidRPr="008743EB">
        <w:rPr>
          <w:b/>
          <w:i/>
          <w:color w:val="000000"/>
          <w:sz w:val="28"/>
          <w:szCs w:val="28"/>
        </w:rPr>
        <w:t xml:space="preserve">K4 = </w:t>
      </w:r>
      <w:r w:rsidRPr="008743EB">
        <w:rPr>
          <w:b/>
          <w:color w:val="000000"/>
          <w:sz w:val="28"/>
          <w:szCs w:val="28"/>
        </w:rPr>
        <w:t>1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Размер куска материала, мм, </w:t>
      </w:r>
      <w:r w:rsidRPr="008743EB">
        <w:rPr>
          <w:b/>
          <w:i/>
          <w:color w:val="000000"/>
          <w:sz w:val="28"/>
          <w:szCs w:val="28"/>
        </w:rPr>
        <w:t xml:space="preserve">G7 = </w:t>
      </w:r>
      <w:r w:rsidRPr="008743EB">
        <w:rPr>
          <w:b/>
          <w:color w:val="000000"/>
          <w:sz w:val="28"/>
          <w:szCs w:val="28"/>
        </w:rPr>
        <w:t>40</w:t>
      </w:r>
      <w:r w:rsidRPr="008743EB">
        <w:rPr>
          <w:i/>
          <w:color w:val="000000"/>
          <w:sz w:val="28"/>
          <w:szCs w:val="28"/>
        </w:rPr>
        <w:t>(горная часть)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8743EB">
        <w:rPr>
          <w:b/>
          <w:i/>
          <w:color w:val="000000"/>
          <w:sz w:val="28"/>
          <w:szCs w:val="28"/>
        </w:rPr>
        <w:t xml:space="preserve">K7 = </w:t>
      </w:r>
      <w:r w:rsidRPr="008743EB">
        <w:rPr>
          <w:b/>
          <w:color w:val="000000"/>
          <w:sz w:val="28"/>
          <w:szCs w:val="28"/>
        </w:rPr>
        <w:t>0.5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8743EB">
        <w:rPr>
          <w:b/>
          <w:i/>
          <w:color w:val="000000"/>
          <w:sz w:val="28"/>
          <w:szCs w:val="28"/>
        </w:rPr>
        <w:t xml:space="preserve">K1 = </w:t>
      </w:r>
      <w:r w:rsidRPr="008743EB">
        <w:rPr>
          <w:b/>
          <w:color w:val="000000"/>
          <w:sz w:val="28"/>
          <w:szCs w:val="28"/>
        </w:rPr>
        <w:t>0.01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8743EB">
        <w:rPr>
          <w:b/>
          <w:i/>
          <w:color w:val="000000"/>
          <w:sz w:val="28"/>
          <w:szCs w:val="28"/>
        </w:rPr>
        <w:t xml:space="preserve">K2 = </w:t>
      </w:r>
      <w:r w:rsidRPr="008743EB">
        <w:rPr>
          <w:b/>
          <w:color w:val="000000"/>
          <w:sz w:val="28"/>
          <w:szCs w:val="28"/>
        </w:rPr>
        <w:t>0.003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Суммарное количество перерабатываемого материала, т/час, </w:t>
      </w:r>
      <w:r w:rsidRPr="008743EB">
        <w:rPr>
          <w:b/>
          <w:i/>
          <w:color w:val="000000"/>
          <w:sz w:val="28"/>
          <w:szCs w:val="28"/>
        </w:rPr>
        <w:t xml:space="preserve">G = </w:t>
      </w:r>
      <w:r w:rsidRPr="008743EB">
        <w:rPr>
          <w:b/>
          <w:color w:val="000000"/>
          <w:sz w:val="28"/>
          <w:szCs w:val="28"/>
        </w:rPr>
        <w:t>56.818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Максимальное количество перерабатываемого материала за 20 мин, тонн, </w:t>
      </w:r>
      <w:r w:rsidRPr="008743EB">
        <w:rPr>
          <w:b/>
          <w:i/>
          <w:color w:val="000000"/>
          <w:sz w:val="28"/>
          <w:szCs w:val="28"/>
        </w:rPr>
        <w:t xml:space="preserve">G20 = </w:t>
      </w:r>
      <w:r w:rsidRPr="008743EB">
        <w:rPr>
          <w:b/>
          <w:color w:val="000000"/>
          <w:sz w:val="28"/>
          <w:szCs w:val="28"/>
        </w:rPr>
        <w:t>18.939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Высота падения материала, м, </w:t>
      </w:r>
      <w:r w:rsidRPr="008743EB">
        <w:rPr>
          <w:b/>
          <w:i/>
          <w:color w:val="000000"/>
          <w:sz w:val="28"/>
          <w:szCs w:val="28"/>
        </w:rPr>
        <w:t xml:space="preserve">GB = </w:t>
      </w:r>
      <w:r w:rsidRPr="008743EB">
        <w:rPr>
          <w:b/>
          <w:color w:val="000000"/>
          <w:sz w:val="28"/>
          <w:szCs w:val="28"/>
        </w:rPr>
        <w:t>1</w:t>
      </w:r>
      <w:r w:rsidRPr="008743EB">
        <w:rPr>
          <w:i/>
          <w:color w:val="000000"/>
          <w:sz w:val="28"/>
          <w:szCs w:val="28"/>
        </w:rPr>
        <w:t>(высота свободного падения материала, не учитывающая высоту падения в оборудовании и укрытии, от кузова самосвала до площадки разгрузки)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8743EB">
        <w:rPr>
          <w:b/>
          <w:i/>
          <w:color w:val="000000"/>
          <w:sz w:val="28"/>
          <w:szCs w:val="28"/>
        </w:rPr>
        <w:t xml:space="preserve">B' = </w:t>
      </w:r>
      <w:r w:rsidRPr="008743EB">
        <w:rPr>
          <w:b/>
          <w:color w:val="000000"/>
          <w:sz w:val="28"/>
          <w:szCs w:val="28"/>
        </w:rPr>
        <w:t>0.5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Макс. разовый выброс пыли при переработке, г/с (1), </w:t>
      </w:r>
      <w:r w:rsidRPr="008743EB">
        <w:rPr>
          <w:b/>
          <w:i/>
          <w:color w:val="000000"/>
          <w:sz w:val="28"/>
          <w:szCs w:val="28"/>
        </w:rPr>
        <w:t>A = K1 · K2 · K3 · K4 · K5 · K7 · G20 · 10</w:t>
      </w:r>
      <w:r w:rsidRPr="008743EB">
        <w:rPr>
          <w:b/>
          <w:i/>
          <w:color w:val="000000"/>
          <w:sz w:val="28"/>
          <w:szCs w:val="28"/>
          <w:vertAlign w:val="superscript"/>
        </w:rPr>
        <w:t>6</w:t>
      </w:r>
      <w:r w:rsidRPr="008743EB">
        <w:rPr>
          <w:b/>
          <w:i/>
          <w:color w:val="000000"/>
          <w:sz w:val="28"/>
          <w:szCs w:val="28"/>
        </w:rPr>
        <w:t xml:space="preserve"> · B' / 1200 = </w:t>
      </w:r>
      <w:r w:rsidRPr="008743EB">
        <w:rPr>
          <w:b/>
          <w:color w:val="000000"/>
          <w:sz w:val="28"/>
          <w:szCs w:val="28"/>
        </w:rPr>
        <w:t>0.01 · 0.003 · 1.7 · 1 · 0.8 · 0.5 · 18.939 · 10</w:t>
      </w:r>
      <w:r w:rsidRPr="008743EB">
        <w:rPr>
          <w:b/>
          <w:color w:val="000000"/>
          <w:sz w:val="28"/>
          <w:szCs w:val="28"/>
          <w:vertAlign w:val="superscript"/>
        </w:rPr>
        <w:t>6</w:t>
      </w:r>
      <w:r w:rsidRPr="008743EB">
        <w:rPr>
          <w:b/>
          <w:color w:val="000000"/>
          <w:sz w:val="28"/>
          <w:szCs w:val="28"/>
        </w:rPr>
        <w:t xml:space="preserve"> · 0.5 / 1200 = 0.161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Время работы узла переработки в год, часов, </w:t>
      </w:r>
      <w:r w:rsidRPr="008743EB">
        <w:rPr>
          <w:b/>
          <w:i/>
          <w:color w:val="000000"/>
          <w:sz w:val="28"/>
          <w:szCs w:val="28"/>
        </w:rPr>
        <w:t xml:space="preserve">RT2 = </w:t>
      </w:r>
      <w:r w:rsidRPr="008743EB">
        <w:rPr>
          <w:b/>
          <w:color w:val="000000"/>
          <w:sz w:val="28"/>
          <w:szCs w:val="28"/>
        </w:rPr>
        <w:t>2640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Валовый выброс пыли при переработке, т/год (1), </w:t>
      </w:r>
      <w:r w:rsidRPr="008743EB">
        <w:rPr>
          <w:b/>
          <w:i/>
          <w:color w:val="000000"/>
          <w:sz w:val="28"/>
          <w:szCs w:val="28"/>
        </w:rPr>
        <w:t xml:space="preserve">AГОД = K1 · K2 · K3SR · K4 · K5 · K7 · G · B' · RT2 = </w:t>
      </w:r>
      <w:r w:rsidRPr="008743EB">
        <w:rPr>
          <w:b/>
          <w:color w:val="000000"/>
          <w:sz w:val="28"/>
          <w:szCs w:val="28"/>
        </w:rPr>
        <w:t>0.01 · 0.003 · 1.2 · 1 · 0.8 · 0.5 · 56.818 · 0.5 · 2640 = 1.08</w:t>
      </w:r>
    </w:p>
    <w:p w:rsidR="006E1C18" w:rsidRPr="008743EB" w:rsidRDefault="006E1C18" w:rsidP="006E1C18">
      <w:pPr>
        <w:jc w:val="both"/>
        <w:rPr>
          <w:color w:val="000000"/>
          <w:sz w:val="28"/>
          <w:szCs w:val="28"/>
        </w:rPr>
      </w:pPr>
    </w:p>
    <w:p w:rsidR="006E1C18" w:rsidRPr="008743EB" w:rsidRDefault="006E1C18" w:rsidP="006E1C18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Тип источника выделения: Перегрузочная площадка</w:t>
      </w:r>
    </w:p>
    <w:p w:rsidR="006E1C18" w:rsidRPr="008743EB" w:rsidRDefault="006E1C18" w:rsidP="006E1C18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Материал: Руда сульфидная</w:t>
      </w:r>
    </w:p>
    <w:p w:rsidR="006E1C18" w:rsidRPr="008743EB" w:rsidRDefault="006E1C18" w:rsidP="006E1C18">
      <w:pPr>
        <w:jc w:val="both"/>
        <w:rPr>
          <w:color w:val="000000"/>
          <w:sz w:val="28"/>
          <w:szCs w:val="28"/>
        </w:rPr>
      </w:pPr>
    </w:p>
    <w:p w:rsidR="006E1C18" w:rsidRPr="008743EB" w:rsidRDefault="006E1C18" w:rsidP="006E1C18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8743EB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Влажность материала, %, </w:t>
      </w:r>
      <w:r w:rsidRPr="008743EB">
        <w:rPr>
          <w:b/>
          <w:i/>
          <w:color w:val="000000"/>
          <w:sz w:val="28"/>
          <w:szCs w:val="28"/>
        </w:rPr>
        <w:t xml:space="preserve">VL = </w:t>
      </w:r>
      <w:r w:rsidRPr="008743EB">
        <w:rPr>
          <w:b/>
          <w:color w:val="000000"/>
          <w:sz w:val="28"/>
          <w:szCs w:val="28"/>
        </w:rPr>
        <w:t>1.1</w:t>
      </w:r>
      <w:r w:rsidRPr="008743EB">
        <w:rPr>
          <w:i/>
          <w:color w:val="000000"/>
          <w:sz w:val="28"/>
          <w:szCs w:val="28"/>
        </w:rPr>
        <w:t>(горная часть)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8743EB">
        <w:rPr>
          <w:b/>
          <w:i/>
          <w:color w:val="000000"/>
          <w:sz w:val="28"/>
          <w:szCs w:val="28"/>
        </w:rPr>
        <w:t xml:space="preserve">K5 = </w:t>
      </w:r>
      <w:r w:rsidRPr="008743EB">
        <w:rPr>
          <w:b/>
          <w:color w:val="000000"/>
          <w:sz w:val="28"/>
          <w:szCs w:val="28"/>
        </w:rPr>
        <w:t>0.8</w:t>
      </w:r>
    </w:p>
    <w:p w:rsidR="006E1C18" w:rsidRPr="008743EB" w:rsidRDefault="006E1C18" w:rsidP="006E1C18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Операция: Переработка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Скорость ветра (среднегодовая), м/с, </w:t>
      </w:r>
      <w:r w:rsidRPr="008743EB">
        <w:rPr>
          <w:b/>
          <w:i/>
          <w:color w:val="000000"/>
          <w:sz w:val="28"/>
          <w:szCs w:val="28"/>
        </w:rPr>
        <w:t xml:space="preserve">G3SR = </w:t>
      </w:r>
      <w:r w:rsidRPr="008743EB">
        <w:rPr>
          <w:b/>
          <w:color w:val="000000"/>
          <w:sz w:val="28"/>
          <w:szCs w:val="28"/>
        </w:rPr>
        <w:t>3.4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., учитывающий среднегодовую скорость ветра (табл.2), </w:t>
      </w:r>
      <w:r w:rsidRPr="008743EB">
        <w:rPr>
          <w:b/>
          <w:i/>
          <w:color w:val="000000"/>
          <w:sz w:val="28"/>
          <w:szCs w:val="28"/>
        </w:rPr>
        <w:t xml:space="preserve">K3SR = </w:t>
      </w:r>
      <w:r w:rsidRPr="008743EB">
        <w:rPr>
          <w:b/>
          <w:color w:val="000000"/>
          <w:sz w:val="28"/>
          <w:szCs w:val="28"/>
        </w:rPr>
        <w:t>1.2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Скорость ветра (максимальная), м/с, </w:t>
      </w:r>
      <w:r w:rsidRPr="008743EB">
        <w:rPr>
          <w:b/>
          <w:i/>
          <w:color w:val="000000"/>
          <w:sz w:val="28"/>
          <w:szCs w:val="28"/>
        </w:rPr>
        <w:t xml:space="preserve">G3 = </w:t>
      </w:r>
      <w:r w:rsidRPr="008743EB">
        <w:rPr>
          <w:b/>
          <w:color w:val="000000"/>
          <w:sz w:val="28"/>
          <w:szCs w:val="28"/>
        </w:rPr>
        <w:t>9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., учитывающий максимальную скорость ветра (табл.2), </w:t>
      </w:r>
      <w:r w:rsidRPr="008743EB">
        <w:rPr>
          <w:b/>
          <w:i/>
          <w:color w:val="000000"/>
          <w:sz w:val="28"/>
          <w:szCs w:val="28"/>
        </w:rPr>
        <w:t xml:space="preserve">K3 = </w:t>
      </w:r>
      <w:r w:rsidRPr="008743EB">
        <w:rPr>
          <w:b/>
          <w:color w:val="000000"/>
          <w:sz w:val="28"/>
          <w:szCs w:val="28"/>
        </w:rPr>
        <w:t>1.7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Коэффициент, учитывающий степень защищенности узла (табл.3), </w:t>
      </w:r>
      <w:r w:rsidRPr="008743EB">
        <w:rPr>
          <w:b/>
          <w:i/>
          <w:color w:val="000000"/>
          <w:sz w:val="28"/>
          <w:szCs w:val="28"/>
        </w:rPr>
        <w:t xml:space="preserve">K4 = </w:t>
      </w:r>
      <w:r w:rsidRPr="008743EB">
        <w:rPr>
          <w:b/>
          <w:color w:val="000000"/>
          <w:sz w:val="28"/>
          <w:szCs w:val="28"/>
        </w:rPr>
        <w:t>1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Размер куска материала, мм, </w:t>
      </w:r>
      <w:r w:rsidRPr="008743EB">
        <w:rPr>
          <w:b/>
          <w:i/>
          <w:color w:val="000000"/>
          <w:sz w:val="28"/>
          <w:szCs w:val="28"/>
        </w:rPr>
        <w:t xml:space="preserve">G7 = </w:t>
      </w:r>
      <w:r w:rsidRPr="008743EB">
        <w:rPr>
          <w:b/>
          <w:color w:val="000000"/>
          <w:sz w:val="28"/>
          <w:szCs w:val="28"/>
        </w:rPr>
        <w:t>40</w:t>
      </w:r>
      <w:r w:rsidRPr="008743EB">
        <w:rPr>
          <w:i/>
          <w:color w:val="000000"/>
          <w:sz w:val="28"/>
          <w:szCs w:val="28"/>
        </w:rPr>
        <w:t>(горная часть)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8743EB">
        <w:rPr>
          <w:b/>
          <w:i/>
          <w:color w:val="000000"/>
          <w:sz w:val="28"/>
          <w:szCs w:val="28"/>
        </w:rPr>
        <w:t xml:space="preserve">K7 = </w:t>
      </w:r>
      <w:r w:rsidRPr="008743EB">
        <w:rPr>
          <w:b/>
          <w:color w:val="000000"/>
          <w:sz w:val="28"/>
          <w:szCs w:val="28"/>
        </w:rPr>
        <w:t>0.5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lastRenderedPageBreak/>
        <w:t xml:space="preserve">Доля пылевой фракции в материале (табл.1), </w:t>
      </w:r>
      <w:r w:rsidRPr="008743EB">
        <w:rPr>
          <w:b/>
          <w:i/>
          <w:color w:val="000000"/>
          <w:sz w:val="28"/>
          <w:szCs w:val="28"/>
        </w:rPr>
        <w:t xml:space="preserve">K1 = </w:t>
      </w:r>
      <w:r w:rsidRPr="008743EB">
        <w:rPr>
          <w:b/>
          <w:color w:val="000000"/>
          <w:sz w:val="28"/>
          <w:szCs w:val="28"/>
        </w:rPr>
        <w:t>0.01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8743EB">
        <w:rPr>
          <w:b/>
          <w:i/>
          <w:color w:val="000000"/>
          <w:sz w:val="28"/>
          <w:szCs w:val="28"/>
        </w:rPr>
        <w:t xml:space="preserve">K2 = </w:t>
      </w:r>
      <w:r w:rsidRPr="008743EB">
        <w:rPr>
          <w:b/>
          <w:color w:val="000000"/>
          <w:sz w:val="28"/>
          <w:szCs w:val="28"/>
        </w:rPr>
        <w:t>0.003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Суммарное количество перерабатываемого материала, т/час, </w:t>
      </w:r>
      <w:r w:rsidRPr="008743EB">
        <w:rPr>
          <w:b/>
          <w:i/>
          <w:color w:val="000000"/>
          <w:sz w:val="28"/>
          <w:szCs w:val="28"/>
        </w:rPr>
        <w:t xml:space="preserve">G = </w:t>
      </w:r>
      <w:r w:rsidRPr="008743EB">
        <w:rPr>
          <w:b/>
          <w:color w:val="000000"/>
          <w:sz w:val="28"/>
          <w:szCs w:val="28"/>
        </w:rPr>
        <w:t>102.273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Максимальное количество перерабатываемого материала за 20 мин, тонн, </w:t>
      </w:r>
      <w:r w:rsidRPr="008743EB">
        <w:rPr>
          <w:b/>
          <w:i/>
          <w:color w:val="000000"/>
          <w:sz w:val="28"/>
          <w:szCs w:val="28"/>
        </w:rPr>
        <w:t xml:space="preserve">G20 = </w:t>
      </w:r>
      <w:r w:rsidRPr="008743EB">
        <w:rPr>
          <w:b/>
          <w:color w:val="000000"/>
          <w:sz w:val="28"/>
          <w:szCs w:val="28"/>
        </w:rPr>
        <w:t>34.091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Высота падения материала, м, </w:t>
      </w:r>
      <w:r w:rsidRPr="008743EB">
        <w:rPr>
          <w:b/>
          <w:i/>
          <w:color w:val="000000"/>
          <w:sz w:val="28"/>
          <w:szCs w:val="28"/>
        </w:rPr>
        <w:t xml:space="preserve">GB = </w:t>
      </w:r>
      <w:r w:rsidRPr="008743EB">
        <w:rPr>
          <w:b/>
          <w:color w:val="000000"/>
          <w:sz w:val="28"/>
          <w:szCs w:val="28"/>
        </w:rPr>
        <w:t>1</w:t>
      </w:r>
      <w:r w:rsidRPr="008743EB">
        <w:rPr>
          <w:i/>
          <w:color w:val="000000"/>
          <w:sz w:val="28"/>
          <w:szCs w:val="28"/>
        </w:rPr>
        <w:t>(высота свободного падения материала, не учитывающая высоту падения в оборудовании и укрытии, от кузова самосвала до площадки разгрузки)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8743EB">
        <w:rPr>
          <w:b/>
          <w:i/>
          <w:color w:val="000000"/>
          <w:sz w:val="28"/>
          <w:szCs w:val="28"/>
        </w:rPr>
        <w:t xml:space="preserve">B' = </w:t>
      </w:r>
      <w:r w:rsidRPr="008743EB">
        <w:rPr>
          <w:b/>
          <w:color w:val="000000"/>
          <w:sz w:val="28"/>
          <w:szCs w:val="28"/>
        </w:rPr>
        <w:t>0.5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Макс. разовый выброс пыли при переработке, г/с (1), </w:t>
      </w:r>
      <w:r w:rsidRPr="008743EB">
        <w:rPr>
          <w:b/>
          <w:i/>
          <w:color w:val="000000"/>
          <w:sz w:val="28"/>
          <w:szCs w:val="28"/>
        </w:rPr>
        <w:t>A = K1 · K2 · K3 · K4 · K5 · K7 · G20 · 10</w:t>
      </w:r>
      <w:r w:rsidRPr="008743EB">
        <w:rPr>
          <w:b/>
          <w:i/>
          <w:color w:val="000000"/>
          <w:sz w:val="28"/>
          <w:szCs w:val="28"/>
          <w:vertAlign w:val="superscript"/>
        </w:rPr>
        <w:t>6</w:t>
      </w:r>
      <w:r w:rsidRPr="008743EB">
        <w:rPr>
          <w:b/>
          <w:i/>
          <w:color w:val="000000"/>
          <w:sz w:val="28"/>
          <w:szCs w:val="28"/>
        </w:rPr>
        <w:t xml:space="preserve"> · B' / 1200 = </w:t>
      </w:r>
      <w:r w:rsidRPr="008743EB">
        <w:rPr>
          <w:b/>
          <w:color w:val="000000"/>
          <w:sz w:val="28"/>
          <w:szCs w:val="28"/>
        </w:rPr>
        <w:t>0.01 · 0.003 · 1.7 · 1 · 0.8 · 0.5 · 34.091 · 10</w:t>
      </w:r>
      <w:r w:rsidRPr="008743EB">
        <w:rPr>
          <w:b/>
          <w:color w:val="000000"/>
          <w:sz w:val="28"/>
          <w:szCs w:val="28"/>
          <w:vertAlign w:val="superscript"/>
        </w:rPr>
        <w:t>6</w:t>
      </w:r>
      <w:r w:rsidRPr="008743EB">
        <w:rPr>
          <w:b/>
          <w:color w:val="000000"/>
          <w:sz w:val="28"/>
          <w:szCs w:val="28"/>
        </w:rPr>
        <w:t xml:space="preserve"> · 0.5 / 1200 = 0.29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Время работы узла переработки в год, часов, </w:t>
      </w:r>
      <w:r w:rsidRPr="008743EB">
        <w:rPr>
          <w:b/>
          <w:i/>
          <w:color w:val="000000"/>
          <w:sz w:val="28"/>
          <w:szCs w:val="28"/>
        </w:rPr>
        <w:t xml:space="preserve">RT2 = </w:t>
      </w:r>
      <w:r w:rsidRPr="008743EB">
        <w:rPr>
          <w:b/>
          <w:color w:val="000000"/>
          <w:sz w:val="28"/>
          <w:szCs w:val="28"/>
        </w:rPr>
        <w:t>2640</w:t>
      </w:r>
    </w:p>
    <w:p w:rsidR="006E1C18" w:rsidRPr="008743EB" w:rsidRDefault="006E1C18" w:rsidP="006E1C18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Валовый выброс пыли при переработке, т/год (1), </w:t>
      </w:r>
      <w:r w:rsidRPr="008743EB">
        <w:rPr>
          <w:b/>
          <w:i/>
          <w:color w:val="000000"/>
          <w:sz w:val="28"/>
          <w:szCs w:val="28"/>
        </w:rPr>
        <w:t xml:space="preserve">AГОД = K1 · K2 · K3SR · K4 · K5 · K7 · G · B' · RT2 = </w:t>
      </w:r>
      <w:r w:rsidRPr="008743EB">
        <w:rPr>
          <w:b/>
          <w:color w:val="000000"/>
          <w:sz w:val="28"/>
          <w:szCs w:val="28"/>
        </w:rPr>
        <w:t>0.01 · 0.003 · 1.2 · 1 · 0.8 · 0.5 · 102.273 · 0.5 · 2640 = 1.944</w:t>
      </w:r>
    </w:p>
    <w:p w:rsidR="006E1C18" w:rsidRPr="008743EB" w:rsidRDefault="006E1C18" w:rsidP="006E1C18">
      <w:pPr>
        <w:jc w:val="both"/>
        <w:rPr>
          <w:color w:val="000000"/>
          <w:sz w:val="28"/>
          <w:szCs w:val="28"/>
        </w:rPr>
      </w:pPr>
    </w:p>
    <w:p w:rsidR="006E1C18" w:rsidRPr="008743EB" w:rsidRDefault="006E1C18" w:rsidP="006E1C18">
      <w:pPr>
        <w:jc w:val="both"/>
        <w:rPr>
          <w:b/>
          <w:i/>
          <w:color w:val="000000"/>
          <w:sz w:val="28"/>
          <w:szCs w:val="28"/>
        </w:rPr>
      </w:pPr>
      <w:r w:rsidRPr="008743EB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6E1C18" w:rsidRPr="008743EB" w:rsidTr="006E1C1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C18" w:rsidRPr="008743EB" w:rsidRDefault="006E1C18" w:rsidP="006E1C1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C18" w:rsidRPr="008743EB" w:rsidRDefault="006E1C18" w:rsidP="006E1C1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C18" w:rsidRPr="008743EB" w:rsidRDefault="006E1C18" w:rsidP="006E1C1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C18" w:rsidRPr="008743EB" w:rsidRDefault="006E1C18" w:rsidP="006E1C18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6E1C18" w:rsidRPr="008743EB" w:rsidTr="006E1C1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C18" w:rsidRPr="008743EB" w:rsidRDefault="006E1C18" w:rsidP="006E1C18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C18" w:rsidRPr="008743EB" w:rsidRDefault="006E1C18" w:rsidP="006E1C18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18" w:rsidRPr="008743EB" w:rsidRDefault="006E1C18" w:rsidP="006E1C18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0.29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18" w:rsidRPr="008743EB" w:rsidRDefault="006E1C18" w:rsidP="006E1C18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3.024</w:t>
            </w:r>
          </w:p>
        </w:tc>
      </w:tr>
    </w:tbl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</w:p>
    <w:p w:rsidR="003775B8" w:rsidRPr="008743EB" w:rsidRDefault="003775B8" w:rsidP="009057D8">
      <w:pPr>
        <w:jc w:val="both"/>
        <w:rPr>
          <w:b/>
          <w:color w:val="000000"/>
          <w:sz w:val="28"/>
          <w:szCs w:val="28"/>
        </w:rPr>
      </w:pPr>
    </w:p>
    <w:p w:rsidR="009057D8" w:rsidRPr="008743EB" w:rsidRDefault="009057D8" w:rsidP="009057D8">
      <w:pPr>
        <w:jc w:val="both"/>
        <w:rPr>
          <w:b/>
          <w:color w:val="000000"/>
          <w:sz w:val="28"/>
          <w:szCs w:val="28"/>
        </w:rPr>
      </w:pPr>
      <w:r w:rsidRPr="008743EB">
        <w:rPr>
          <w:b/>
          <w:color w:val="000000"/>
          <w:sz w:val="28"/>
          <w:szCs w:val="28"/>
        </w:rPr>
        <w:t>Источник загрязнения N 6949. Отвал ПРС район ствола 47</w:t>
      </w:r>
    </w:p>
    <w:p w:rsidR="009057D8" w:rsidRPr="008743EB" w:rsidRDefault="009057D8" w:rsidP="009057D8">
      <w:pPr>
        <w:jc w:val="both"/>
        <w:rPr>
          <w:color w:val="000000"/>
          <w:sz w:val="28"/>
          <w:szCs w:val="28"/>
        </w:rPr>
      </w:pPr>
      <w:r w:rsidRPr="008743EB">
        <w:rPr>
          <w:b/>
          <w:color w:val="000000"/>
          <w:sz w:val="28"/>
          <w:szCs w:val="28"/>
        </w:rPr>
        <w:t>Источник выделения N 001. Разгрузка ПРС с самосвалов на отвал</w:t>
      </w:r>
    </w:p>
    <w:p w:rsidR="009057D8" w:rsidRPr="008743EB" w:rsidRDefault="009057D8" w:rsidP="009057D8">
      <w:pPr>
        <w:jc w:val="both"/>
        <w:rPr>
          <w:color w:val="000000"/>
          <w:sz w:val="28"/>
          <w:szCs w:val="28"/>
        </w:rPr>
      </w:pPr>
    </w:p>
    <w:p w:rsidR="009057D8" w:rsidRPr="008743EB" w:rsidRDefault="009057D8" w:rsidP="009057D8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Список литературы:</w:t>
      </w:r>
    </w:p>
    <w:p w:rsidR="009057D8" w:rsidRPr="008743EB" w:rsidRDefault="009057D8" w:rsidP="009057D8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9057D8" w:rsidRPr="008743EB" w:rsidRDefault="009057D8" w:rsidP="009057D8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9057D8" w:rsidRPr="008743EB" w:rsidRDefault="009057D8" w:rsidP="009057D8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9057D8" w:rsidRPr="008743EB" w:rsidRDefault="009057D8" w:rsidP="009057D8">
      <w:pPr>
        <w:jc w:val="both"/>
        <w:rPr>
          <w:color w:val="000000"/>
          <w:sz w:val="28"/>
          <w:szCs w:val="28"/>
        </w:rPr>
      </w:pPr>
    </w:p>
    <w:p w:rsidR="009057D8" w:rsidRPr="008743EB" w:rsidRDefault="009057D8" w:rsidP="009057D8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Тип источника выделения: Отвал ПРС</w:t>
      </w:r>
    </w:p>
    <w:p w:rsidR="009057D8" w:rsidRPr="008743EB" w:rsidRDefault="009057D8" w:rsidP="009057D8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Материал: ПРС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</w:p>
    <w:p w:rsidR="00517BF4" w:rsidRPr="008743E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8743EB">
        <w:rPr>
          <w:b/>
          <w:i/>
          <w:color w:val="000000"/>
          <w:sz w:val="28"/>
          <w:szCs w:val="28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</w:t>
      </w:r>
      <w:r w:rsidRPr="008743EB">
        <w:rPr>
          <w:b/>
          <w:i/>
          <w:color w:val="000000"/>
          <w:sz w:val="28"/>
          <w:szCs w:val="28"/>
          <w:u w:val="single"/>
        </w:rPr>
        <w:lastRenderedPageBreak/>
        <w:t>сланец, доменный шлак, песок, клинкер, зола, кремнезем, зола углей казахстанских месторождений) (494)</w:t>
      </w:r>
    </w:p>
    <w:p w:rsidR="00517BF4" w:rsidRPr="008743E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Вид работ: Выемочно-погрузочные работы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Влажность материала, %, </w:t>
      </w:r>
      <w:r w:rsidRPr="008743EB">
        <w:rPr>
          <w:b/>
          <w:i/>
          <w:color w:val="000000"/>
          <w:sz w:val="28"/>
          <w:szCs w:val="28"/>
        </w:rPr>
        <w:t xml:space="preserve">VL = </w:t>
      </w:r>
      <w:r w:rsidRPr="008743EB">
        <w:rPr>
          <w:b/>
          <w:color w:val="000000"/>
          <w:sz w:val="28"/>
          <w:szCs w:val="28"/>
        </w:rPr>
        <w:t>1.1</w:t>
      </w:r>
      <w:r w:rsidR="009057D8" w:rsidRPr="008743EB">
        <w:rPr>
          <w:i/>
        </w:rPr>
        <w:t>(горная часть)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8743EB">
        <w:rPr>
          <w:b/>
          <w:i/>
          <w:color w:val="000000"/>
          <w:sz w:val="28"/>
          <w:szCs w:val="28"/>
        </w:rPr>
        <w:t xml:space="preserve">K5 = </w:t>
      </w:r>
      <w:r w:rsidRPr="008743EB">
        <w:rPr>
          <w:b/>
          <w:color w:val="000000"/>
          <w:sz w:val="28"/>
          <w:szCs w:val="28"/>
        </w:rPr>
        <w:t>0.8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8743EB">
        <w:rPr>
          <w:b/>
          <w:i/>
          <w:color w:val="000000"/>
          <w:sz w:val="28"/>
          <w:szCs w:val="28"/>
        </w:rPr>
        <w:t xml:space="preserve">P1 = </w:t>
      </w:r>
      <w:r w:rsidRPr="008743EB">
        <w:rPr>
          <w:b/>
          <w:color w:val="000000"/>
          <w:sz w:val="28"/>
          <w:szCs w:val="28"/>
        </w:rPr>
        <w:t>0.05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8743EB">
        <w:rPr>
          <w:b/>
          <w:i/>
          <w:color w:val="000000"/>
          <w:sz w:val="28"/>
          <w:szCs w:val="28"/>
        </w:rPr>
        <w:t xml:space="preserve">P2 = </w:t>
      </w:r>
      <w:r w:rsidRPr="008743EB">
        <w:rPr>
          <w:b/>
          <w:color w:val="000000"/>
          <w:sz w:val="28"/>
          <w:szCs w:val="28"/>
        </w:rPr>
        <w:t>0.02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Скорость ветра в зоне работы экскаватора (средняя), м/с, </w:t>
      </w:r>
      <w:r w:rsidRPr="008743EB">
        <w:rPr>
          <w:b/>
          <w:i/>
          <w:color w:val="000000"/>
          <w:sz w:val="28"/>
          <w:szCs w:val="28"/>
        </w:rPr>
        <w:t xml:space="preserve">G3SR = </w:t>
      </w:r>
      <w:r w:rsidRPr="008743EB">
        <w:rPr>
          <w:b/>
          <w:color w:val="000000"/>
          <w:sz w:val="28"/>
          <w:szCs w:val="28"/>
        </w:rPr>
        <w:t>3.4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Коэфф.учитывающий</w:t>
      </w:r>
      <w:proofErr w:type="spellEnd"/>
      <w:r w:rsidRPr="008743EB">
        <w:rPr>
          <w:color w:val="000000"/>
          <w:sz w:val="28"/>
          <w:szCs w:val="28"/>
        </w:rPr>
        <w:t xml:space="preserve"> среднюю скорость ветра (табл.2), </w:t>
      </w:r>
      <w:r w:rsidRPr="008743EB">
        <w:rPr>
          <w:b/>
          <w:i/>
          <w:color w:val="000000"/>
          <w:sz w:val="28"/>
          <w:szCs w:val="28"/>
        </w:rPr>
        <w:t xml:space="preserve">P3SR = </w:t>
      </w:r>
      <w:r w:rsidRPr="008743EB">
        <w:rPr>
          <w:b/>
          <w:color w:val="000000"/>
          <w:sz w:val="28"/>
          <w:szCs w:val="28"/>
        </w:rPr>
        <w:t>1.2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Скорость ветра в зоне работы экскаватора (максимальная), м/с, </w:t>
      </w:r>
      <w:r w:rsidRPr="008743EB">
        <w:rPr>
          <w:b/>
          <w:i/>
          <w:color w:val="000000"/>
          <w:sz w:val="28"/>
          <w:szCs w:val="28"/>
        </w:rPr>
        <w:t xml:space="preserve">G3 = </w:t>
      </w:r>
      <w:r w:rsidRPr="008743EB">
        <w:rPr>
          <w:b/>
          <w:color w:val="000000"/>
          <w:sz w:val="28"/>
          <w:szCs w:val="28"/>
        </w:rPr>
        <w:t>9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 учитывающий максимальную скорость ветра (табл.2), </w:t>
      </w:r>
      <w:r w:rsidRPr="008743EB">
        <w:rPr>
          <w:b/>
          <w:i/>
          <w:color w:val="000000"/>
          <w:sz w:val="28"/>
          <w:szCs w:val="28"/>
        </w:rPr>
        <w:t xml:space="preserve">P3 = </w:t>
      </w:r>
      <w:r w:rsidRPr="008743EB">
        <w:rPr>
          <w:b/>
          <w:color w:val="000000"/>
          <w:sz w:val="28"/>
          <w:szCs w:val="28"/>
        </w:rPr>
        <w:t>1.7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Коэффициент, учитывающий местные условия (табл.3), </w:t>
      </w:r>
      <w:r w:rsidRPr="008743EB">
        <w:rPr>
          <w:b/>
          <w:i/>
          <w:color w:val="000000"/>
          <w:sz w:val="28"/>
          <w:szCs w:val="28"/>
        </w:rPr>
        <w:t xml:space="preserve">P6 = </w:t>
      </w:r>
      <w:r w:rsidRPr="008743EB">
        <w:rPr>
          <w:b/>
          <w:color w:val="000000"/>
          <w:sz w:val="28"/>
          <w:szCs w:val="28"/>
        </w:rPr>
        <w:t>1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Размер куска материала, мм, </w:t>
      </w:r>
      <w:r w:rsidRPr="008743EB">
        <w:rPr>
          <w:b/>
          <w:i/>
          <w:color w:val="000000"/>
          <w:sz w:val="28"/>
          <w:szCs w:val="28"/>
        </w:rPr>
        <w:t xml:space="preserve">G7 = </w:t>
      </w:r>
      <w:r w:rsidRPr="008743EB">
        <w:rPr>
          <w:b/>
          <w:color w:val="000000"/>
          <w:sz w:val="28"/>
          <w:szCs w:val="28"/>
        </w:rPr>
        <w:t>25</w:t>
      </w:r>
      <w:r w:rsidR="009057D8" w:rsidRPr="008743EB">
        <w:rPr>
          <w:i/>
        </w:rPr>
        <w:t>(горная часть)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8743EB">
        <w:rPr>
          <w:b/>
          <w:i/>
          <w:color w:val="000000"/>
          <w:sz w:val="28"/>
          <w:szCs w:val="28"/>
        </w:rPr>
        <w:t xml:space="preserve">P5 = </w:t>
      </w:r>
      <w:r w:rsidRPr="008743EB">
        <w:rPr>
          <w:b/>
          <w:color w:val="000000"/>
          <w:sz w:val="28"/>
          <w:szCs w:val="28"/>
        </w:rPr>
        <w:t>0.5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Высота падения материала, м, </w:t>
      </w:r>
      <w:r w:rsidRPr="008743EB">
        <w:rPr>
          <w:b/>
          <w:i/>
          <w:color w:val="000000"/>
          <w:sz w:val="28"/>
          <w:szCs w:val="28"/>
        </w:rPr>
        <w:t xml:space="preserve">GB = </w:t>
      </w:r>
      <w:r w:rsidRPr="008743EB">
        <w:rPr>
          <w:b/>
          <w:color w:val="000000"/>
          <w:sz w:val="28"/>
          <w:szCs w:val="28"/>
        </w:rPr>
        <w:t>1</w:t>
      </w:r>
      <w:r w:rsidR="009057D8" w:rsidRPr="008743EB">
        <w:rPr>
          <w:i/>
        </w:rPr>
        <w:t>(высота свободного падения материала, не учитывающая высоту падения в оборудовании и укрытии, от кузова самосвала до площадки разгрузки)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8743EB">
        <w:rPr>
          <w:b/>
          <w:i/>
          <w:color w:val="000000"/>
          <w:sz w:val="28"/>
          <w:szCs w:val="28"/>
        </w:rPr>
        <w:t xml:space="preserve">B = </w:t>
      </w:r>
      <w:r w:rsidRPr="008743EB">
        <w:rPr>
          <w:b/>
          <w:color w:val="000000"/>
          <w:sz w:val="28"/>
          <w:szCs w:val="28"/>
        </w:rPr>
        <w:t>0.5</w:t>
      </w:r>
    </w:p>
    <w:p w:rsidR="00F728CA" w:rsidRPr="008743EB" w:rsidRDefault="00F728CA" w:rsidP="00F728CA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Количество перерабатываемой экскаватором породы, т/час, </w:t>
      </w:r>
      <w:r w:rsidRPr="008743EB">
        <w:rPr>
          <w:b/>
          <w:i/>
          <w:color w:val="000000"/>
          <w:sz w:val="28"/>
          <w:szCs w:val="28"/>
        </w:rPr>
        <w:t xml:space="preserve">G = </w:t>
      </w:r>
      <w:r w:rsidRPr="008743EB">
        <w:rPr>
          <w:b/>
          <w:color w:val="000000"/>
          <w:sz w:val="28"/>
          <w:szCs w:val="28"/>
        </w:rPr>
        <w:t>393.81</w:t>
      </w:r>
    </w:p>
    <w:p w:rsidR="00F728CA" w:rsidRPr="008743EB" w:rsidRDefault="00F728CA" w:rsidP="00F728CA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Максимальный разовый выброс, г/с (8), </w:t>
      </w:r>
      <w:r w:rsidRPr="008743EB">
        <w:rPr>
          <w:b/>
          <w:i/>
          <w:color w:val="000000"/>
          <w:sz w:val="28"/>
          <w:szCs w:val="28"/>
        </w:rPr>
        <w:t>Q = P1 · P2 · P3 · K5 · P5 · P6 · B · G · 10</w:t>
      </w:r>
      <w:r w:rsidRPr="008743EB">
        <w:rPr>
          <w:b/>
          <w:i/>
          <w:color w:val="000000"/>
          <w:sz w:val="28"/>
          <w:szCs w:val="28"/>
          <w:vertAlign w:val="superscript"/>
        </w:rPr>
        <w:t>6</w:t>
      </w:r>
      <w:r w:rsidRPr="008743EB">
        <w:rPr>
          <w:b/>
          <w:i/>
          <w:color w:val="000000"/>
          <w:sz w:val="28"/>
          <w:szCs w:val="28"/>
        </w:rPr>
        <w:t xml:space="preserve"> / 3600 = </w:t>
      </w:r>
      <w:r w:rsidRPr="008743EB">
        <w:rPr>
          <w:b/>
          <w:color w:val="000000"/>
          <w:sz w:val="28"/>
          <w:szCs w:val="28"/>
        </w:rPr>
        <w:t>0.05 · 0.02 · 1.7 · 0.8 · 0.5 · 1 · 0.5 · 393.81 · 10</w:t>
      </w:r>
      <w:r w:rsidRPr="008743EB">
        <w:rPr>
          <w:b/>
          <w:color w:val="000000"/>
          <w:sz w:val="28"/>
          <w:szCs w:val="28"/>
          <w:vertAlign w:val="superscript"/>
        </w:rPr>
        <w:t>6</w:t>
      </w:r>
      <w:r w:rsidRPr="008743EB">
        <w:rPr>
          <w:b/>
          <w:color w:val="000000"/>
          <w:sz w:val="28"/>
          <w:szCs w:val="28"/>
        </w:rPr>
        <w:t xml:space="preserve"> / 3600 = 37.2</w:t>
      </w:r>
    </w:p>
    <w:p w:rsidR="00F728CA" w:rsidRPr="008743EB" w:rsidRDefault="00F728CA" w:rsidP="00F728CA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Время работы экскаватора в год, часов, </w:t>
      </w:r>
      <w:r w:rsidRPr="008743EB">
        <w:rPr>
          <w:b/>
          <w:i/>
          <w:color w:val="000000"/>
          <w:sz w:val="28"/>
          <w:szCs w:val="28"/>
        </w:rPr>
        <w:t xml:space="preserve">RT = </w:t>
      </w:r>
      <w:r w:rsidRPr="008743EB">
        <w:rPr>
          <w:b/>
          <w:color w:val="000000"/>
          <w:sz w:val="28"/>
          <w:szCs w:val="28"/>
        </w:rPr>
        <w:t>132</w:t>
      </w:r>
    </w:p>
    <w:p w:rsidR="00F728CA" w:rsidRPr="008743EB" w:rsidRDefault="00F728CA" w:rsidP="00F728CA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Валовый выброс, т/год, </w:t>
      </w:r>
      <w:r w:rsidRPr="008743EB">
        <w:rPr>
          <w:b/>
          <w:i/>
          <w:color w:val="000000"/>
          <w:sz w:val="28"/>
          <w:szCs w:val="28"/>
        </w:rPr>
        <w:t xml:space="preserve">QГОД = P1 · P2 · P3SR · K5 · P5 · P6 · B · G · RT = </w:t>
      </w:r>
      <w:r w:rsidRPr="008743EB">
        <w:rPr>
          <w:b/>
          <w:color w:val="000000"/>
          <w:sz w:val="28"/>
          <w:szCs w:val="28"/>
        </w:rPr>
        <w:t>0.05 · 0.02 · 1.2 · 0.8 · 0.5 · 1 · 0.5 · 393.81 · 132 = 12.48</w:t>
      </w:r>
    </w:p>
    <w:p w:rsidR="00F71F10" w:rsidRPr="008743EB" w:rsidRDefault="00F71F10" w:rsidP="00F728CA">
      <w:pPr>
        <w:jc w:val="both"/>
        <w:rPr>
          <w:b/>
          <w:color w:val="000000"/>
          <w:sz w:val="28"/>
          <w:szCs w:val="28"/>
        </w:rPr>
      </w:pPr>
    </w:p>
    <w:p w:rsidR="003775B8" w:rsidRPr="008743EB" w:rsidRDefault="003775B8" w:rsidP="00F728CA">
      <w:pPr>
        <w:jc w:val="both"/>
        <w:rPr>
          <w:b/>
          <w:color w:val="000000"/>
          <w:sz w:val="28"/>
          <w:szCs w:val="28"/>
        </w:rPr>
      </w:pPr>
    </w:p>
    <w:p w:rsidR="003775B8" w:rsidRPr="008743EB" w:rsidRDefault="003775B8" w:rsidP="00F728CA">
      <w:pPr>
        <w:jc w:val="both"/>
        <w:rPr>
          <w:b/>
          <w:color w:val="000000"/>
          <w:sz w:val="28"/>
          <w:szCs w:val="28"/>
        </w:rPr>
      </w:pPr>
    </w:p>
    <w:p w:rsidR="00F728CA" w:rsidRPr="008743EB" w:rsidRDefault="00F728CA" w:rsidP="00F728CA">
      <w:pPr>
        <w:jc w:val="both"/>
        <w:rPr>
          <w:b/>
          <w:i/>
          <w:color w:val="000000"/>
          <w:sz w:val="28"/>
          <w:szCs w:val="28"/>
        </w:rPr>
      </w:pPr>
      <w:r w:rsidRPr="008743EB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5072"/>
        <w:gridCol w:w="1736"/>
        <w:gridCol w:w="1869"/>
      </w:tblGrid>
      <w:tr w:rsidR="00F728CA" w:rsidRPr="008743EB" w:rsidTr="00F728C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8CA" w:rsidRPr="008743EB" w:rsidRDefault="00F728CA" w:rsidP="00F728C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8CA" w:rsidRPr="008743EB" w:rsidRDefault="00F728CA" w:rsidP="00F728C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8CA" w:rsidRPr="008743EB" w:rsidRDefault="00F728CA" w:rsidP="00F728C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8CA" w:rsidRPr="008743EB" w:rsidRDefault="00F728CA" w:rsidP="00F728CA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F728CA" w:rsidRPr="008743EB" w:rsidTr="00F728C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8CA" w:rsidRPr="008743EB" w:rsidRDefault="00F728CA" w:rsidP="00F728CA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8CA" w:rsidRPr="008743EB" w:rsidRDefault="00F728CA" w:rsidP="00F728CA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8CA" w:rsidRPr="008743EB" w:rsidRDefault="00F728CA" w:rsidP="00F728CA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37.2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8CA" w:rsidRPr="008743EB" w:rsidRDefault="00F728CA" w:rsidP="00F728CA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12.48</w:t>
            </w:r>
          </w:p>
        </w:tc>
      </w:tr>
    </w:tbl>
    <w:p w:rsidR="003775B8" w:rsidRPr="008743EB" w:rsidRDefault="003775B8" w:rsidP="009057D8">
      <w:pPr>
        <w:jc w:val="both"/>
        <w:rPr>
          <w:b/>
          <w:color w:val="000000"/>
          <w:sz w:val="28"/>
          <w:szCs w:val="28"/>
        </w:rPr>
      </w:pPr>
    </w:p>
    <w:p w:rsidR="009057D8" w:rsidRPr="008743EB" w:rsidRDefault="009057D8" w:rsidP="009057D8">
      <w:pPr>
        <w:jc w:val="both"/>
        <w:rPr>
          <w:b/>
          <w:color w:val="000000"/>
          <w:sz w:val="28"/>
          <w:szCs w:val="28"/>
        </w:rPr>
      </w:pPr>
      <w:r w:rsidRPr="008743EB">
        <w:rPr>
          <w:b/>
          <w:color w:val="000000"/>
          <w:sz w:val="28"/>
          <w:szCs w:val="28"/>
        </w:rPr>
        <w:t>Источник загрязнения N 6949. Отвал ПРС район ствола 47</w:t>
      </w:r>
    </w:p>
    <w:p w:rsidR="009057D8" w:rsidRPr="008743EB" w:rsidRDefault="009057D8" w:rsidP="009057D8">
      <w:pPr>
        <w:jc w:val="both"/>
        <w:rPr>
          <w:color w:val="000000"/>
          <w:sz w:val="28"/>
          <w:szCs w:val="28"/>
        </w:rPr>
      </w:pPr>
      <w:r w:rsidRPr="008743EB">
        <w:rPr>
          <w:b/>
          <w:color w:val="000000"/>
          <w:sz w:val="28"/>
          <w:szCs w:val="28"/>
        </w:rPr>
        <w:t>Источник выделения N 002. Планировка отвала ПРС бульдозером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Список литературы: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"Сборник методик по расчету выбросов вредных в атмосферу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различными производствами". Алматы, </w:t>
      </w:r>
      <w:proofErr w:type="spellStart"/>
      <w:r w:rsidRPr="008743EB">
        <w:rPr>
          <w:color w:val="000000"/>
          <w:sz w:val="28"/>
          <w:szCs w:val="28"/>
        </w:rPr>
        <w:t>КазЭКОЭКСП</w:t>
      </w:r>
      <w:proofErr w:type="spellEnd"/>
      <w:r w:rsidRPr="008743EB">
        <w:rPr>
          <w:color w:val="000000"/>
          <w:sz w:val="28"/>
          <w:szCs w:val="28"/>
        </w:rPr>
        <w:t>, 1996 г.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п.9.3. Расчет выбросов вредных веществ неорганизованными источниками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lastRenderedPageBreak/>
        <w:t>Примечание: некоторые вспомогательные коэффициенты для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пылящих материалов (кроме угля) взяты из: "Методических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указаний по расчету выбросов загрязняющих веществ в атмосферу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предприятиями строительной индустрии. Предприятия нерудных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материалов и пористых заполнителей", Алма-Ата, НПО </w:t>
      </w:r>
      <w:proofErr w:type="spellStart"/>
      <w:r w:rsidRPr="008743EB">
        <w:rPr>
          <w:color w:val="000000"/>
          <w:sz w:val="28"/>
          <w:szCs w:val="28"/>
        </w:rPr>
        <w:t>Амал</w:t>
      </w:r>
      <w:proofErr w:type="spellEnd"/>
      <w:r w:rsidRPr="008743EB">
        <w:rPr>
          <w:color w:val="000000"/>
          <w:sz w:val="28"/>
          <w:szCs w:val="28"/>
        </w:rPr>
        <w:t>, 1992г.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</w:p>
    <w:p w:rsidR="009057D8" w:rsidRPr="008743EB" w:rsidRDefault="009057D8" w:rsidP="009057D8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Вид работ: Расчет выбросов твердых частиц с породных отвалов (п. 9.3.1)</w:t>
      </w:r>
    </w:p>
    <w:p w:rsidR="009057D8" w:rsidRPr="008743EB" w:rsidRDefault="009057D8" w:rsidP="009057D8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Влажность материала в диапазоне: 1.0 - 3.0 %</w:t>
      </w:r>
      <w:r w:rsidRPr="008743EB">
        <w:rPr>
          <w:i/>
        </w:rPr>
        <w:t xml:space="preserve"> (горная часть)</w:t>
      </w:r>
    </w:p>
    <w:p w:rsidR="009057D8" w:rsidRPr="008743EB" w:rsidRDefault="009057D8" w:rsidP="009057D8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., учитывающий влажность материала (табл.9.1), </w:t>
      </w:r>
      <w:r w:rsidRPr="008743EB">
        <w:rPr>
          <w:b/>
          <w:i/>
          <w:color w:val="000000"/>
          <w:sz w:val="28"/>
          <w:szCs w:val="28"/>
        </w:rPr>
        <w:t xml:space="preserve">K0 = </w:t>
      </w:r>
      <w:r w:rsidRPr="008743EB">
        <w:rPr>
          <w:b/>
          <w:color w:val="000000"/>
          <w:sz w:val="28"/>
          <w:szCs w:val="28"/>
        </w:rPr>
        <w:t>1.3</w:t>
      </w:r>
    </w:p>
    <w:p w:rsidR="009057D8" w:rsidRPr="008743EB" w:rsidRDefault="009057D8" w:rsidP="009057D8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Скорость ветра в диапазоне: 2.0 - 5.0 м/с</w:t>
      </w:r>
      <w:r w:rsidRPr="008743EB">
        <w:rPr>
          <w:i/>
        </w:rPr>
        <w:t xml:space="preserve"> (</w:t>
      </w:r>
      <w:proofErr w:type="spellStart"/>
      <w:r w:rsidRPr="008743EB">
        <w:rPr>
          <w:i/>
        </w:rPr>
        <w:t>климат.справка</w:t>
      </w:r>
      <w:proofErr w:type="spellEnd"/>
      <w:r w:rsidRPr="008743EB">
        <w:rPr>
          <w:i/>
        </w:rPr>
        <w:t>)</w:t>
      </w:r>
    </w:p>
    <w:p w:rsidR="00517BF4" w:rsidRPr="008743EB" w:rsidRDefault="009057D8" w:rsidP="009057D8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., учитывающий среднегодовую скорость ветра (табл.9.2), </w:t>
      </w:r>
      <w:r w:rsidRPr="008743EB">
        <w:rPr>
          <w:b/>
          <w:i/>
          <w:color w:val="000000"/>
          <w:sz w:val="28"/>
          <w:szCs w:val="28"/>
        </w:rPr>
        <w:t xml:space="preserve">K1 = </w:t>
      </w:r>
      <w:r w:rsidRPr="008743EB">
        <w:rPr>
          <w:b/>
          <w:color w:val="000000"/>
          <w:sz w:val="28"/>
          <w:szCs w:val="28"/>
        </w:rPr>
        <w:t>1.2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Наименование оборудования: Бульдозер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Удельное выделение твердых частиц, г/м3 (табл.9.3), </w:t>
      </w:r>
      <w:r w:rsidRPr="008743EB">
        <w:rPr>
          <w:b/>
          <w:i/>
          <w:color w:val="000000"/>
          <w:sz w:val="28"/>
          <w:szCs w:val="28"/>
        </w:rPr>
        <w:t xml:space="preserve">Q = </w:t>
      </w:r>
      <w:r w:rsidRPr="008743EB">
        <w:rPr>
          <w:b/>
          <w:color w:val="000000"/>
          <w:sz w:val="28"/>
          <w:szCs w:val="28"/>
        </w:rPr>
        <w:t>5.6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Количество породы, подаваемой на отвал, м3/год, </w:t>
      </w:r>
      <w:r w:rsidRPr="008743EB">
        <w:rPr>
          <w:b/>
          <w:i/>
          <w:color w:val="000000"/>
          <w:sz w:val="28"/>
          <w:szCs w:val="28"/>
        </w:rPr>
        <w:t xml:space="preserve">MGOD = </w:t>
      </w:r>
      <w:r w:rsidRPr="008743EB">
        <w:rPr>
          <w:b/>
          <w:color w:val="000000"/>
          <w:sz w:val="28"/>
          <w:szCs w:val="28"/>
        </w:rPr>
        <w:t>43319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Максимальное количество породы, поступающей в отвал, м3/час, </w:t>
      </w:r>
      <w:r w:rsidRPr="008743EB">
        <w:rPr>
          <w:b/>
          <w:i/>
          <w:color w:val="000000"/>
          <w:sz w:val="28"/>
          <w:szCs w:val="28"/>
        </w:rPr>
        <w:t xml:space="preserve">MH = </w:t>
      </w:r>
      <w:r w:rsidR="00F728CA" w:rsidRPr="008743EB">
        <w:rPr>
          <w:b/>
          <w:color w:val="000000"/>
          <w:sz w:val="28"/>
          <w:szCs w:val="28"/>
        </w:rPr>
        <w:t>328.17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Эффективность применяемых средств пылеподавления (определяется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экспериментально, либо принимается по справочным данных), доли единицы, </w:t>
      </w:r>
      <w:r w:rsidRPr="008743EB">
        <w:rPr>
          <w:b/>
          <w:i/>
          <w:color w:val="000000"/>
          <w:sz w:val="28"/>
          <w:szCs w:val="28"/>
        </w:rPr>
        <w:t xml:space="preserve">N = </w:t>
      </w:r>
      <w:r w:rsidRPr="008743EB">
        <w:rPr>
          <w:b/>
          <w:color w:val="000000"/>
          <w:sz w:val="28"/>
          <w:szCs w:val="28"/>
        </w:rPr>
        <w:t>0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</w:p>
    <w:p w:rsidR="00517BF4" w:rsidRPr="008743E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8743EB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517BF4" w:rsidRPr="008743E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Количество выбросов при формировании отвалов: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Валовый выброс, т/год (9.12), </w:t>
      </w:r>
      <w:r w:rsidRPr="008743EB">
        <w:rPr>
          <w:b/>
          <w:i/>
          <w:color w:val="000000"/>
          <w:sz w:val="28"/>
          <w:szCs w:val="28"/>
        </w:rPr>
        <w:t>M1 = K0 · K1 · Q · MGOD · (1-N) · 10</w:t>
      </w:r>
      <w:r w:rsidRPr="008743EB">
        <w:rPr>
          <w:b/>
          <w:i/>
          <w:color w:val="000000"/>
          <w:sz w:val="28"/>
          <w:szCs w:val="28"/>
          <w:vertAlign w:val="superscript"/>
        </w:rPr>
        <w:t>-6</w:t>
      </w:r>
      <w:r w:rsidRPr="008743EB">
        <w:rPr>
          <w:b/>
          <w:i/>
          <w:color w:val="000000"/>
          <w:sz w:val="28"/>
          <w:szCs w:val="28"/>
        </w:rPr>
        <w:t xml:space="preserve"> = </w:t>
      </w:r>
      <w:r w:rsidRPr="008743EB">
        <w:rPr>
          <w:b/>
          <w:color w:val="000000"/>
          <w:sz w:val="28"/>
          <w:szCs w:val="28"/>
        </w:rPr>
        <w:t>1.3 · 1.2 · 5.6 · 43319 · (1-0) · 10</w:t>
      </w:r>
      <w:r w:rsidRPr="008743EB">
        <w:rPr>
          <w:b/>
          <w:color w:val="000000"/>
          <w:sz w:val="28"/>
          <w:szCs w:val="28"/>
          <w:vertAlign w:val="superscript"/>
        </w:rPr>
        <w:t>-6</w:t>
      </w:r>
      <w:r w:rsidRPr="008743EB">
        <w:rPr>
          <w:b/>
          <w:color w:val="000000"/>
          <w:sz w:val="28"/>
          <w:szCs w:val="28"/>
        </w:rPr>
        <w:t xml:space="preserve"> = 0.3784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Максимальный из разовых выброс, г/c (9.13), </w:t>
      </w:r>
      <w:r w:rsidRPr="008743EB">
        <w:rPr>
          <w:b/>
          <w:i/>
          <w:color w:val="000000"/>
          <w:sz w:val="28"/>
          <w:szCs w:val="28"/>
        </w:rPr>
        <w:t xml:space="preserve">G1 = K0 · K1 · Q · MH · (1-N) / 3600 = </w:t>
      </w:r>
      <w:r w:rsidRPr="008743EB">
        <w:rPr>
          <w:b/>
          <w:color w:val="000000"/>
          <w:sz w:val="28"/>
          <w:szCs w:val="28"/>
        </w:rPr>
        <w:t xml:space="preserve">1.3 · 1.2 · 5.6 · </w:t>
      </w:r>
      <w:r w:rsidR="00F728CA" w:rsidRPr="008743EB">
        <w:rPr>
          <w:b/>
          <w:color w:val="000000"/>
          <w:sz w:val="28"/>
          <w:szCs w:val="28"/>
        </w:rPr>
        <w:t>328.17</w:t>
      </w:r>
      <w:r w:rsidRPr="008743EB">
        <w:rPr>
          <w:b/>
          <w:color w:val="000000"/>
          <w:sz w:val="28"/>
          <w:szCs w:val="28"/>
        </w:rPr>
        <w:t xml:space="preserve"> · (1-0) / 3600 = </w:t>
      </w:r>
      <w:r w:rsidR="00F728CA" w:rsidRPr="008743EB">
        <w:rPr>
          <w:b/>
          <w:color w:val="000000"/>
          <w:sz w:val="28"/>
          <w:szCs w:val="28"/>
        </w:rPr>
        <w:t>0.796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</w:p>
    <w:p w:rsidR="00517BF4" w:rsidRPr="008743EB" w:rsidRDefault="00517BF4" w:rsidP="006227E4">
      <w:pPr>
        <w:jc w:val="both"/>
        <w:rPr>
          <w:b/>
          <w:i/>
          <w:color w:val="000000"/>
          <w:sz w:val="28"/>
          <w:szCs w:val="28"/>
        </w:rPr>
      </w:pPr>
      <w:r w:rsidRPr="008743EB">
        <w:rPr>
          <w:b/>
          <w:i/>
          <w:color w:val="000000"/>
          <w:sz w:val="28"/>
          <w:szCs w:val="28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517BF4" w:rsidRPr="008743EB" w:rsidTr="00517B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BF4" w:rsidRPr="008743EB" w:rsidRDefault="00517BF4" w:rsidP="006227E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BF4" w:rsidRPr="008743EB" w:rsidRDefault="00517BF4" w:rsidP="006227E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BF4" w:rsidRPr="008743EB" w:rsidRDefault="00517BF4" w:rsidP="006227E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BF4" w:rsidRPr="008743EB" w:rsidRDefault="00517BF4" w:rsidP="006227E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517BF4" w:rsidRPr="008743EB" w:rsidTr="00517B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BF4" w:rsidRPr="008743EB" w:rsidRDefault="00517BF4" w:rsidP="006227E4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BF4" w:rsidRPr="008743EB" w:rsidRDefault="00517BF4" w:rsidP="006227E4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BF4" w:rsidRPr="008743EB" w:rsidRDefault="00F728CA" w:rsidP="006227E4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0.796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BF4" w:rsidRPr="008743EB" w:rsidRDefault="00517BF4" w:rsidP="009057D8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0.378</w:t>
            </w:r>
            <w:r w:rsidR="009057D8" w:rsidRPr="008743EB">
              <w:rPr>
                <w:color w:val="000000"/>
                <w:sz w:val="28"/>
                <w:szCs w:val="28"/>
              </w:rPr>
              <w:t>4</w:t>
            </w:r>
          </w:p>
        </w:tc>
      </w:tr>
    </w:tbl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</w:p>
    <w:p w:rsidR="009057D8" w:rsidRPr="008743EB" w:rsidRDefault="009057D8" w:rsidP="009057D8">
      <w:pPr>
        <w:jc w:val="both"/>
        <w:rPr>
          <w:b/>
          <w:color w:val="000000"/>
          <w:sz w:val="28"/>
          <w:szCs w:val="28"/>
        </w:rPr>
      </w:pPr>
      <w:r w:rsidRPr="008743EB">
        <w:rPr>
          <w:b/>
          <w:color w:val="000000"/>
          <w:sz w:val="28"/>
          <w:szCs w:val="28"/>
        </w:rPr>
        <w:t>Источник загрязнения N 6945. Отвал ПРС район ствола 41-2 бис</w:t>
      </w:r>
    </w:p>
    <w:p w:rsidR="009057D8" w:rsidRPr="008743EB" w:rsidRDefault="009057D8" w:rsidP="009057D8">
      <w:pPr>
        <w:jc w:val="both"/>
        <w:rPr>
          <w:color w:val="000000"/>
          <w:sz w:val="28"/>
          <w:szCs w:val="28"/>
        </w:rPr>
      </w:pPr>
      <w:r w:rsidRPr="00655502">
        <w:rPr>
          <w:b/>
          <w:color w:val="000000"/>
          <w:sz w:val="28"/>
          <w:szCs w:val="28"/>
        </w:rPr>
        <w:t>Источник выделения N 003.</w:t>
      </w:r>
      <w:r w:rsidRPr="008743EB">
        <w:rPr>
          <w:b/>
          <w:color w:val="000000"/>
          <w:sz w:val="28"/>
          <w:szCs w:val="28"/>
        </w:rPr>
        <w:t xml:space="preserve"> Статическое хранение ПРС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Список литературы: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lastRenderedPageBreak/>
        <w:t>"Сборник методик по расчету выбросов вредных в атмосферу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различными производствами". Алматы, </w:t>
      </w:r>
      <w:proofErr w:type="spellStart"/>
      <w:r w:rsidRPr="008743EB">
        <w:rPr>
          <w:color w:val="000000"/>
          <w:sz w:val="28"/>
          <w:szCs w:val="28"/>
        </w:rPr>
        <w:t>КазЭКОЭКСП</w:t>
      </w:r>
      <w:proofErr w:type="spellEnd"/>
      <w:r w:rsidRPr="008743EB">
        <w:rPr>
          <w:color w:val="000000"/>
          <w:sz w:val="28"/>
          <w:szCs w:val="28"/>
        </w:rPr>
        <w:t>, 1996 г.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п.9.3. Расчет выбросов вредных веществ неорганизованными источниками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Примечание: некоторые вспомогательные коэффициенты для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пылящих материалов (кроме угля) взяты из: "Методических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указаний по расчету выбросов загрязняющих веществ в атмосферу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предприятиями строительной индустрии. Предприятия нерудных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материалов и пористых заполнителей", Алма-Ата, НПО </w:t>
      </w:r>
      <w:proofErr w:type="spellStart"/>
      <w:r w:rsidRPr="008743EB">
        <w:rPr>
          <w:color w:val="000000"/>
          <w:sz w:val="28"/>
          <w:szCs w:val="28"/>
        </w:rPr>
        <w:t>Амал</w:t>
      </w:r>
      <w:proofErr w:type="spellEnd"/>
      <w:r w:rsidRPr="008743EB">
        <w:rPr>
          <w:color w:val="000000"/>
          <w:sz w:val="28"/>
          <w:szCs w:val="28"/>
        </w:rPr>
        <w:t>, 1992г.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</w:p>
    <w:p w:rsidR="009057D8" w:rsidRPr="008743EB" w:rsidRDefault="009057D8" w:rsidP="009057D8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Вид работ: Расчет выбросов твердых частиц с породных отвалов (п. 9.3.1)</w:t>
      </w:r>
    </w:p>
    <w:p w:rsidR="009057D8" w:rsidRPr="008743EB" w:rsidRDefault="009057D8" w:rsidP="009057D8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Влажность материала в диапазоне: 1.0 - 3.0 %</w:t>
      </w:r>
      <w:r w:rsidRPr="008743EB">
        <w:rPr>
          <w:i/>
          <w:color w:val="000000"/>
          <w:sz w:val="28"/>
          <w:szCs w:val="28"/>
        </w:rPr>
        <w:t xml:space="preserve"> (горная часть)</w:t>
      </w:r>
    </w:p>
    <w:p w:rsidR="009057D8" w:rsidRPr="008743EB" w:rsidRDefault="009057D8" w:rsidP="009057D8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., учитывающий влажность материала (табл.9.1), </w:t>
      </w:r>
      <w:r w:rsidRPr="008743EB">
        <w:rPr>
          <w:b/>
          <w:i/>
          <w:color w:val="000000"/>
          <w:sz w:val="28"/>
          <w:szCs w:val="28"/>
        </w:rPr>
        <w:t xml:space="preserve">K0 = </w:t>
      </w:r>
      <w:r w:rsidRPr="008743EB">
        <w:rPr>
          <w:b/>
          <w:color w:val="000000"/>
          <w:sz w:val="28"/>
          <w:szCs w:val="28"/>
        </w:rPr>
        <w:t>1.3</w:t>
      </w:r>
    </w:p>
    <w:p w:rsidR="009057D8" w:rsidRPr="008743EB" w:rsidRDefault="009057D8" w:rsidP="009057D8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Скорость ветра в диапазоне: 2.0 - 5.0 м/с</w:t>
      </w:r>
      <w:r w:rsidRPr="008743EB">
        <w:rPr>
          <w:i/>
          <w:color w:val="000000"/>
          <w:sz w:val="28"/>
          <w:szCs w:val="28"/>
        </w:rPr>
        <w:t xml:space="preserve"> (</w:t>
      </w:r>
      <w:proofErr w:type="spellStart"/>
      <w:r w:rsidRPr="008743EB">
        <w:rPr>
          <w:i/>
          <w:color w:val="000000"/>
          <w:sz w:val="28"/>
          <w:szCs w:val="28"/>
        </w:rPr>
        <w:t>климат.справка</w:t>
      </w:r>
      <w:proofErr w:type="spellEnd"/>
      <w:r w:rsidRPr="008743EB">
        <w:rPr>
          <w:i/>
          <w:color w:val="000000"/>
          <w:sz w:val="28"/>
          <w:szCs w:val="28"/>
        </w:rPr>
        <w:t>)</w:t>
      </w:r>
    </w:p>
    <w:p w:rsidR="009057D8" w:rsidRPr="008743EB" w:rsidRDefault="009057D8" w:rsidP="009057D8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., учитывающий среднегодовую скорость ветра (табл.9.2), </w:t>
      </w:r>
      <w:r w:rsidRPr="008743EB">
        <w:rPr>
          <w:b/>
          <w:i/>
          <w:color w:val="000000"/>
          <w:sz w:val="28"/>
          <w:szCs w:val="28"/>
        </w:rPr>
        <w:t xml:space="preserve">K1 = </w:t>
      </w:r>
      <w:r w:rsidRPr="008743EB">
        <w:rPr>
          <w:b/>
          <w:color w:val="000000"/>
          <w:sz w:val="28"/>
          <w:szCs w:val="28"/>
        </w:rPr>
        <w:t>1.2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Тип отвала: действующий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proofErr w:type="spellStart"/>
      <w:r w:rsidRPr="008743EB">
        <w:rPr>
          <w:color w:val="000000"/>
          <w:sz w:val="28"/>
          <w:szCs w:val="28"/>
        </w:rPr>
        <w:t>Коэфф</w:t>
      </w:r>
      <w:proofErr w:type="spellEnd"/>
      <w:r w:rsidRPr="008743EB">
        <w:rPr>
          <w:color w:val="000000"/>
          <w:sz w:val="28"/>
          <w:szCs w:val="28"/>
        </w:rPr>
        <w:t xml:space="preserve">. учитывающий эффективность сдувания с отвалов (с.202), </w:t>
      </w:r>
      <w:r w:rsidRPr="008743EB">
        <w:rPr>
          <w:b/>
          <w:i/>
          <w:color w:val="000000"/>
          <w:sz w:val="28"/>
          <w:szCs w:val="28"/>
        </w:rPr>
        <w:t xml:space="preserve">K2 = </w:t>
      </w:r>
      <w:r w:rsidRPr="008743EB">
        <w:rPr>
          <w:b/>
          <w:color w:val="000000"/>
          <w:sz w:val="28"/>
          <w:szCs w:val="28"/>
        </w:rPr>
        <w:t>1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Площадь пылящей поверхности отвала, м2, </w:t>
      </w:r>
      <w:r w:rsidRPr="008743EB">
        <w:rPr>
          <w:b/>
          <w:i/>
          <w:color w:val="000000"/>
          <w:sz w:val="28"/>
          <w:szCs w:val="28"/>
        </w:rPr>
        <w:t xml:space="preserve">S = </w:t>
      </w:r>
      <w:r w:rsidR="00F71F10" w:rsidRPr="008743EB">
        <w:rPr>
          <w:b/>
          <w:color w:val="000000"/>
          <w:sz w:val="28"/>
          <w:szCs w:val="28"/>
        </w:rPr>
        <w:t>14525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Удельная </w:t>
      </w:r>
      <w:proofErr w:type="spellStart"/>
      <w:r w:rsidRPr="008743EB">
        <w:rPr>
          <w:color w:val="000000"/>
          <w:sz w:val="28"/>
          <w:szCs w:val="28"/>
        </w:rPr>
        <w:t>сдуваемость</w:t>
      </w:r>
      <w:proofErr w:type="spellEnd"/>
      <w:r w:rsidRPr="008743EB">
        <w:rPr>
          <w:color w:val="000000"/>
          <w:sz w:val="28"/>
          <w:szCs w:val="28"/>
        </w:rPr>
        <w:t xml:space="preserve"> твердых частиц с пылящей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поверхности отвала, 10-</w:t>
      </w:r>
      <w:r w:rsidRPr="008743EB">
        <w:rPr>
          <w:color w:val="000000"/>
          <w:sz w:val="28"/>
          <w:szCs w:val="28"/>
          <w:vertAlign w:val="superscript"/>
        </w:rPr>
        <w:t>6</w:t>
      </w:r>
      <w:r w:rsidRPr="008743EB">
        <w:rPr>
          <w:color w:val="000000"/>
          <w:sz w:val="28"/>
          <w:szCs w:val="28"/>
        </w:rPr>
        <w:t xml:space="preserve"> кг/м2*с (см. стр. 202), </w:t>
      </w:r>
      <w:r w:rsidRPr="008743EB">
        <w:rPr>
          <w:b/>
          <w:i/>
          <w:color w:val="000000"/>
          <w:sz w:val="28"/>
          <w:szCs w:val="28"/>
        </w:rPr>
        <w:t xml:space="preserve">W0 = </w:t>
      </w:r>
      <w:r w:rsidRPr="008743EB">
        <w:rPr>
          <w:b/>
          <w:color w:val="000000"/>
          <w:sz w:val="28"/>
          <w:szCs w:val="28"/>
        </w:rPr>
        <w:t>0.1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Коэффициент измельчения материала, </w:t>
      </w:r>
      <w:r w:rsidRPr="008743EB">
        <w:rPr>
          <w:b/>
          <w:i/>
          <w:color w:val="000000"/>
          <w:sz w:val="28"/>
          <w:szCs w:val="28"/>
        </w:rPr>
        <w:t xml:space="preserve">F = </w:t>
      </w:r>
      <w:r w:rsidRPr="008743EB">
        <w:rPr>
          <w:b/>
          <w:color w:val="000000"/>
          <w:sz w:val="28"/>
          <w:szCs w:val="28"/>
        </w:rPr>
        <w:t>0.1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Количество дней с устойчивым снежным покровом, </w:t>
      </w:r>
      <w:r w:rsidRPr="008743EB">
        <w:rPr>
          <w:b/>
          <w:i/>
          <w:color w:val="000000"/>
          <w:sz w:val="28"/>
          <w:szCs w:val="28"/>
        </w:rPr>
        <w:t xml:space="preserve">TS = </w:t>
      </w:r>
      <w:r w:rsidRPr="008743EB">
        <w:rPr>
          <w:b/>
          <w:color w:val="000000"/>
          <w:sz w:val="28"/>
          <w:szCs w:val="28"/>
        </w:rPr>
        <w:t>107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</w:p>
    <w:p w:rsidR="00517BF4" w:rsidRPr="008743EB" w:rsidRDefault="00517BF4" w:rsidP="006227E4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8743EB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>Количество выбросов при сдувании с поверхности породных отвалов: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Валовый выброс, т/год (9.14), </w:t>
      </w:r>
      <w:r w:rsidRPr="008743EB">
        <w:rPr>
          <w:b/>
          <w:i/>
          <w:color w:val="000000"/>
          <w:sz w:val="28"/>
          <w:szCs w:val="28"/>
        </w:rPr>
        <w:t>M2 = 86.4 · K0 · K1 · K2 · S · W0 · 10</w:t>
      </w:r>
      <w:r w:rsidRPr="008743EB">
        <w:rPr>
          <w:b/>
          <w:i/>
          <w:color w:val="000000"/>
          <w:sz w:val="28"/>
          <w:szCs w:val="28"/>
          <w:vertAlign w:val="superscript"/>
        </w:rPr>
        <w:t>-6</w:t>
      </w:r>
      <w:r w:rsidRPr="008743EB">
        <w:rPr>
          <w:b/>
          <w:i/>
          <w:color w:val="000000"/>
          <w:sz w:val="28"/>
          <w:szCs w:val="28"/>
        </w:rPr>
        <w:t xml:space="preserve"> · F · (365-TS) · (1-N) = </w:t>
      </w:r>
      <w:r w:rsidRPr="008743EB">
        <w:rPr>
          <w:b/>
          <w:color w:val="000000"/>
          <w:sz w:val="28"/>
          <w:szCs w:val="28"/>
        </w:rPr>
        <w:t xml:space="preserve">86.4 · 1.3 · 1.2 · 1 · </w:t>
      </w:r>
      <w:r w:rsidR="00F71F10" w:rsidRPr="008743EB">
        <w:rPr>
          <w:b/>
          <w:color w:val="000000"/>
          <w:sz w:val="28"/>
          <w:szCs w:val="28"/>
        </w:rPr>
        <w:t>14525</w:t>
      </w:r>
      <w:r w:rsidRPr="008743EB">
        <w:rPr>
          <w:b/>
          <w:color w:val="000000"/>
          <w:sz w:val="28"/>
          <w:szCs w:val="28"/>
        </w:rPr>
        <w:t xml:space="preserve"> · 0.1 · 10</w:t>
      </w:r>
      <w:r w:rsidRPr="008743EB">
        <w:rPr>
          <w:b/>
          <w:color w:val="000000"/>
          <w:sz w:val="28"/>
          <w:szCs w:val="28"/>
          <w:vertAlign w:val="superscript"/>
        </w:rPr>
        <w:t>-6</w:t>
      </w:r>
      <w:r w:rsidRPr="008743EB">
        <w:rPr>
          <w:b/>
          <w:color w:val="000000"/>
          <w:sz w:val="28"/>
          <w:szCs w:val="28"/>
        </w:rPr>
        <w:t xml:space="preserve"> · 0.1 · (365-107) · (1-0) = </w:t>
      </w:r>
      <w:r w:rsidR="00F71F10" w:rsidRPr="008743EB">
        <w:rPr>
          <w:b/>
          <w:color w:val="000000"/>
          <w:sz w:val="28"/>
          <w:szCs w:val="28"/>
        </w:rPr>
        <w:t>5.05</w:t>
      </w:r>
    </w:p>
    <w:p w:rsidR="00517BF4" w:rsidRPr="008743EB" w:rsidRDefault="00517BF4" w:rsidP="006227E4">
      <w:pPr>
        <w:jc w:val="both"/>
        <w:rPr>
          <w:b/>
          <w:color w:val="000000"/>
          <w:sz w:val="28"/>
          <w:szCs w:val="28"/>
        </w:rPr>
      </w:pPr>
      <w:r w:rsidRPr="008743EB">
        <w:rPr>
          <w:color w:val="000000"/>
          <w:sz w:val="28"/>
          <w:szCs w:val="28"/>
        </w:rPr>
        <w:t xml:space="preserve">Максимальный из разовых выброс, г/c (9.16), </w:t>
      </w:r>
      <w:r w:rsidRPr="008743EB">
        <w:rPr>
          <w:b/>
          <w:i/>
          <w:color w:val="000000"/>
          <w:sz w:val="28"/>
          <w:szCs w:val="28"/>
        </w:rPr>
        <w:t>G2 = K0 · K1 · K2 · S · W0 · 10</w:t>
      </w:r>
      <w:r w:rsidRPr="008743EB">
        <w:rPr>
          <w:b/>
          <w:i/>
          <w:color w:val="000000"/>
          <w:sz w:val="28"/>
          <w:szCs w:val="28"/>
          <w:vertAlign w:val="superscript"/>
        </w:rPr>
        <w:t>-6</w:t>
      </w:r>
      <w:r w:rsidRPr="008743EB">
        <w:rPr>
          <w:b/>
          <w:i/>
          <w:color w:val="000000"/>
          <w:sz w:val="28"/>
          <w:szCs w:val="28"/>
        </w:rPr>
        <w:t xml:space="preserve"> · F · (1-N) · 1000 = </w:t>
      </w:r>
      <w:r w:rsidRPr="008743EB">
        <w:rPr>
          <w:b/>
          <w:color w:val="000000"/>
          <w:sz w:val="28"/>
          <w:szCs w:val="28"/>
        </w:rPr>
        <w:t xml:space="preserve">1.3 · 1.2 · 1 · </w:t>
      </w:r>
      <w:r w:rsidR="00F71F10" w:rsidRPr="008743EB">
        <w:rPr>
          <w:b/>
          <w:color w:val="000000"/>
          <w:sz w:val="28"/>
          <w:szCs w:val="28"/>
        </w:rPr>
        <w:t>14525</w:t>
      </w:r>
      <w:r w:rsidRPr="008743EB">
        <w:rPr>
          <w:b/>
          <w:color w:val="000000"/>
          <w:sz w:val="28"/>
          <w:szCs w:val="28"/>
        </w:rPr>
        <w:t xml:space="preserve"> · 0.1 · 10</w:t>
      </w:r>
      <w:r w:rsidRPr="008743EB">
        <w:rPr>
          <w:b/>
          <w:color w:val="000000"/>
          <w:sz w:val="28"/>
          <w:szCs w:val="28"/>
          <w:vertAlign w:val="superscript"/>
        </w:rPr>
        <w:t>-6</w:t>
      </w:r>
      <w:r w:rsidRPr="008743EB">
        <w:rPr>
          <w:b/>
          <w:color w:val="000000"/>
          <w:sz w:val="28"/>
          <w:szCs w:val="28"/>
        </w:rPr>
        <w:t xml:space="preserve"> · 0.1 · (1-0) · 1000 = 0.</w:t>
      </w:r>
      <w:r w:rsidR="00F71F10" w:rsidRPr="008743EB">
        <w:rPr>
          <w:b/>
          <w:color w:val="000000"/>
          <w:sz w:val="28"/>
          <w:szCs w:val="28"/>
        </w:rPr>
        <w:t>2266</w:t>
      </w:r>
    </w:p>
    <w:p w:rsidR="00517BF4" w:rsidRPr="008743EB" w:rsidRDefault="00517BF4" w:rsidP="006227E4">
      <w:pPr>
        <w:jc w:val="both"/>
        <w:rPr>
          <w:color w:val="000000"/>
          <w:sz w:val="28"/>
          <w:szCs w:val="28"/>
        </w:rPr>
      </w:pPr>
    </w:p>
    <w:p w:rsidR="00517BF4" w:rsidRPr="008743EB" w:rsidRDefault="00517BF4" w:rsidP="006227E4">
      <w:pPr>
        <w:jc w:val="both"/>
        <w:rPr>
          <w:b/>
          <w:i/>
          <w:color w:val="000000"/>
          <w:sz w:val="28"/>
          <w:szCs w:val="28"/>
        </w:rPr>
      </w:pPr>
      <w:r w:rsidRPr="008743EB">
        <w:rPr>
          <w:b/>
          <w:i/>
          <w:color w:val="000000"/>
          <w:sz w:val="28"/>
          <w:szCs w:val="28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517BF4" w:rsidRPr="008743EB" w:rsidTr="00517B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BF4" w:rsidRPr="008743EB" w:rsidRDefault="00517BF4" w:rsidP="006227E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BF4" w:rsidRPr="008743EB" w:rsidRDefault="00517BF4" w:rsidP="006227E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BF4" w:rsidRPr="008743EB" w:rsidRDefault="00517BF4" w:rsidP="006227E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BF4" w:rsidRPr="008743EB" w:rsidRDefault="00517BF4" w:rsidP="006227E4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8743EB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517BF4" w:rsidRPr="006227E4" w:rsidTr="00517B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BF4" w:rsidRPr="008743EB" w:rsidRDefault="00517BF4" w:rsidP="006227E4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BF4" w:rsidRPr="008743EB" w:rsidRDefault="00517BF4" w:rsidP="006227E4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BF4" w:rsidRPr="008743EB" w:rsidRDefault="00517BF4" w:rsidP="00F71F10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0.</w:t>
            </w:r>
            <w:r w:rsidR="00F71F10" w:rsidRPr="008743EB">
              <w:rPr>
                <w:color w:val="000000"/>
                <w:sz w:val="28"/>
                <w:szCs w:val="28"/>
              </w:rPr>
              <w:t>2266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BF4" w:rsidRPr="008743EB" w:rsidRDefault="00F71F10" w:rsidP="006227E4">
            <w:pPr>
              <w:jc w:val="both"/>
              <w:rPr>
                <w:color w:val="000000"/>
                <w:sz w:val="28"/>
                <w:szCs w:val="28"/>
              </w:rPr>
            </w:pPr>
            <w:r w:rsidRPr="008743EB">
              <w:rPr>
                <w:color w:val="000000"/>
                <w:sz w:val="28"/>
                <w:szCs w:val="28"/>
              </w:rPr>
              <w:t>5.05</w:t>
            </w:r>
          </w:p>
        </w:tc>
      </w:tr>
    </w:tbl>
    <w:p w:rsidR="00517BF4" w:rsidRPr="006227E4" w:rsidRDefault="00517BF4" w:rsidP="006227E4">
      <w:pPr>
        <w:jc w:val="both"/>
        <w:rPr>
          <w:color w:val="000000"/>
          <w:sz w:val="28"/>
          <w:szCs w:val="28"/>
        </w:rPr>
      </w:pPr>
    </w:p>
    <w:p w:rsidR="00517BF4" w:rsidRPr="006227E4" w:rsidRDefault="00517BF4" w:rsidP="006227E4">
      <w:pPr>
        <w:jc w:val="both"/>
        <w:rPr>
          <w:color w:val="000000"/>
          <w:sz w:val="28"/>
          <w:szCs w:val="28"/>
        </w:rPr>
      </w:pPr>
    </w:p>
    <w:p w:rsidR="00517BF4" w:rsidRPr="006227E4" w:rsidRDefault="00517BF4" w:rsidP="006227E4">
      <w:pPr>
        <w:jc w:val="both"/>
        <w:rPr>
          <w:b/>
          <w:i/>
          <w:color w:val="000000"/>
          <w:sz w:val="28"/>
          <w:szCs w:val="28"/>
        </w:rPr>
      </w:pPr>
    </w:p>
    <w:p w:rsidR="00517BF4" w:rsidRPr="006227E4" w:rsidRDefault="00517BF4" w:rsidP="006227E4">
      <w:pPr>
        <w:jc w:val="both"/>
        <w:rPr>
          <w:color w:val="000000"/>
          <w:sz w:val="28"/>
          <w:szCs w:val="28"/>
        </w:rPr>
      </w:pPr>
    </w:p>
    <w:sectPr w:rsidR="00517BF4" w:rsidRPr="006227E4" w:rsidSect="00517B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B1A" w:rsidRDefault="00EC5B1A" w:rsidP="00517BF4">
      <w:r>
        <w:separator/>
      </w:r>
    </w:p>
  </w:endnote>
  <w:endnote w:type="continuationSeparator" w:id="0">
    <w:p w:rsidR="00EC5B1A" w:rsidRDefault="00EC5B1A" w:rsidP="00517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E43" w:rsidRDefault="00626E4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E43" w:rsidRDefault="00626E4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E43" w:rsidRDefault="00626E4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B1A" w:rsidRDefault="00EC5B1A" w:rsidP="00517BF4">
      <w:r>
        <w:separator/>
      </w:r>
    </w:p>
  </w:footnote>
  <w:footnote w:type="continuationSeparator" w:id="0">
    <w:p w:rsidR="00EC5B1A" w:rsidRDefault="00EC5B1A" w:rsidP="00517B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E43" w:rsidRDefault="00626E4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E43" w:rsidRDefault="00626E4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E43" w:rsidRDefault="00626E4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BF4"/>
    <w:rsid w:val="00017C40"/>
    <w:rsid w:val="000672A9"/>
    <w:rsid w:val="00176DD6"/>
    <w:rsid w:val="00181354"/>
    <w:rsid w:val="001D3E5A"/>
    <w:rsid w:val="00221264"/>
    <w:rsid w:val="00246171"/>
    <w:rsid w:val="00246B1D"/>
    <w:rsid w:val="002D4FF3"/>
    <w:rsid w:val="003775B8"/>
    <w:rsid w:val="00391861"/>
    <w:rsid w:val="003C0103"/>
    <w:rsid w:val="00454D94"/>
    <w:rsid w:val="004C6803"/>
    <w:rsid w:val="00517BF4"/>
    <w:rsid w:val="005456A0"/>
    <w:rsid w:val="00572DF6"/>
    <w:rsid w:val="00574370"/>
    <w:rsid w:val="005A64F3"/>
    <w:rsid w:val="005D655F"/>
    <w:rsid w:val="006227E4"/>
    <w:rsid w:val="00626E43"/>
    <w:rsid w:val="00655502"/>
    <w:rsid w:val="0067678B"/>
    <w:rsid w:val="006E1C18"/>
    <w:rsid w:val="00715769"/>
    <w:rsid w:val="00757A0C"/>
    <w:rsid w:val="00793C4D"/>
    <w:rsid w:val="007A4BEF"/>
    <w:rsid w:val="007D6959"/>
    <w:rsid w:val="008743EB"/>
    <w:rsid w:val="008A182F"/>
    <w:rsid w:val="009057D8"/>
    <w:rsid w:val="00906618"/>
    <w:rsid w:val="009F1DAC"/>
    <w:rsid w:val="00A160D6"/>
    <w:rsid w:val="00AD38B4"/>
    <w:rsid w:val="00B30E3F"/>
    <w:rsid w:val="00B31522"/>
    <w:rsid w:val="00B95CED"/>
    <w:rsid w:val="00BA3BC2"/>
    <w:rsid w:val="00BB6B70"/>
    <w:rsid w:val="00C34FC3"/>
    <w:rsid w:val="00CD76DD"/>
    <w:rsid w:val="00CF0CB8"/>
    <w:rsid w:val="00D118E0"/>
    <w:rsid w:val="00D95C6E"/>
    <w:rsid w:val="00E07C4F"/>
    <w:rsid w:val="00EC5B1A"/>
    <w:rsid w:val="00F276F9"/>
    <w:rsid w:val="00F71F10"/>
    <w:rsid w:val="00F7221E"/>
    <w:rsid w:val="00F7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6A4379"/>
  <w15:chartTrackingRefBased/>
  <w15:docId w15:val="{B0DF3EA6-DCE2-47D5-BA7E-8D49D2175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7B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17BF4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517B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7BF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8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RA.3\Tmp\BF0UQU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BF0UQUP1</Template>
  <TotalTime>536</TotalTime>
  <Pages>28</Pages>
  <Words>8604</Words>
  <Characters>45725</Characters>
  <Application>Microsoft Office Word</Application>
  <DocSecurity>0</DocSecurity>
  <Lines>381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54221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Салтанат Утенова</dc:creator>
  <cp:keywords/>
  <dc:description/>
  <cp:lastModifiedBy>Салтанат Ахметова</cp:lastModifiedBy>
  <cp:revision>34</cp:revision>
  <dcterms:created xsi:type="dcterms:W3CDTF">2025-11-04T09:22:00Z</dcterms:created>
  <dcterms:modified xsi:type="dcterms:W3CDTF">2026-06-02T05:09:00Z</dcterms:modified>
</cp:coreProperties>
</file>